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07C21" w14:textId="77777777"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14:paraId="00F6CD0B" w14:textId="77777777" w:rsidR="00B3448B" w:rsidRPr="00642E12" w:rsidRDefault="00B3448B" w:rsidP="00B3448B"/>
    <w:p w14:paraId="1724C450" w14:textId="77777777"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DC5784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DC5784" w:rsidRPr="00DC5784">
        <w:rPr>
          <w:rStyle w:val="a9"/>
        </w:rPr>
        <w:t>Общество с ограниченной ответственностью «ЛГ Электроникс РУС»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14:paraId="788BF612" w14:textId="77777777"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14:paraId="7B10542F" w14:textId="77777777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14:paraId="2C6C010C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14:paraId="4670E5D4" w14:textId="77777777"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14:paraId="742DBFE4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14:paraId="1A2791C8" w14:textId="77777777"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14:paraId="26BE6646" w14:textId="77777777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14:paraId="3C7A878F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14:paraId="43AF55C9" w14:textId="77777777"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14:paraId="387ADBE2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14:paraId="5C523B1A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14:paraId="59B231A8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14:paraId="2427D260" w14:textId="77777777"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14:paraId="1D3813A7" w14:textId="77777777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14:paraId="71664426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7B5152E6" w14:textId="77777777"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14:paraId="79E62D60" w14:textId="77777777"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14:paraId="0E67A467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14:paraId="391AC5E1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532626FF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14:paraId="79B2F1CE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14:paraId="60F35EA0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14:paraId="73820473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14:paraId="5DF1B84C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14:paraId="631B6683" w14:textId="77777777" w:rsidTr="004654AF">
        <w:trPr>
          <w:jc w:val="center"/>
        </w:trPr>
        <w:tc>
          <w:tcPr>
            <w:tcW w:w="3518" w:type="dxa"/>
            <w:vAlign w:val="center"/>
          </w:tcPr>
          <w:p w14:paraId="0B56B18E" w14:textId="77777777"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14:paraId="17E65DCB" w14:textId="77777777"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7BA8F9FA" w14:textId="77777777"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1C8AE5BB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14:paraId="179BFECB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14:paraId="568A6CA4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14:paraId="1776A094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14:paraId="3CFB0ECE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14:paraId="0673C1CB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14:paraId="21DE2AC4" w14:textId="77777777"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C5784" w:rsidRPr="00F06873" w14:paraId="4B301DF7" w14:textId="77777777" w:rsidTr="004654AF">
        <w:trPr>
          <w:jc w:val="center"/>
        </w:trPr>
        <w:tc>
          <w:tcPr>
            <w:tcW w:w="3518" w:type="dxa"/>
            <w:vAlign w:val="center"/>
          </w:tcPr>
          <w:p w14:paraId="2D388A1B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14:paraId="6D16F177" w14:textId="77777777" w:rsidR="00DC5784" w:rsidRPr="00F06873" w:rsidRDefault="00DC5784" w:rsidP="00747ED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3118" w:type="dxa"/>
            <w:vAlign w:val="center"/>
          </w:tcPr>
          <w:p w14:paraId="243A6342" w14:textId="77777777" w:rsidR="00DC5784" w:rsidRPr="00F06873" w:rsidRDefault="00DC578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63" w:type="dxa"/>
            <w:vAlign w:val="center"/>
          </w:tcPr>
          <w:p w14:paraId="6EFEACB9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B351591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69" w:type="dxa"/>
            <w:vAlign w:val="center"/>
          </w:tcPr>
          <w:p w14:paraId="7E8925ED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14:paraId="6E80F58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69" w:type="dxa"/>
            <w:vAlign w:val="center"/>
          </w:tcPr>
          <w:p w14:paraId="6457FC68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1E7AFCD2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6F41D25D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5784" w:rsidRPr="00F06873" w14:paraId="098C3845" w14:textId="77777777" w:rsidTr="004654AF">
        <w:trPr>
          <w:jc w:val="center"/>
        </w:trPr>
        <w:tc>
          <w:tcPr>
            <w:tcW w:w="3518" w:type="dxa"/>
            <w:vAlign w:val="center"/>
          </w:tcPr>
          <w:p w14:paraId="0FFA6107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14:paraId="13690A49" w14:textId="77777777" w:rsidR="00DC5784" w:rsidRPr="00F06873" w:rsidRDefault="00DC5784" w:rsidP="00747ED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3118" w:type="dxa"/>
            <w:vAlign w:val="center"/>
          </w:tcPr>
          <w:p w14:paraId="3FBC4399" w14:textId="77777777" w:rsidR="00DC5784" w:rsidRPr="00F06873" w:rsidRDefault="00DC578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063" w:type="dxa"/>
            <w:vAlign w:val="center"/>
          </w:tcPr>
          <w:p w14:paraId="347A1D73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4BC8889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69" w:type="dxa"/>
            <w:vAlign w:val="center"/>
          </w:tcPr>
          <w:p w14:paraId="672CCB17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14:paraId="3C782113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69" w:type="dxa"/>
            <w:vAlign w:val="center"/>
          </w:tcPr>
          <w:p w14:paraId="6799A912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CF80935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2285FEC9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5784" w:rsidRPr="00F06873" w14:paraId="07170F0B" w14:textId="77777777" w:rsidTr="004654AF">
        <w:trPr>
          <w:jc w:val="center"/>
        </w:trPr>
        <w:tc>
          <w:tcPr>
            <w:tcW w:w="3518" w:type="dxa"/>
            <w:vAlign w:val="center"/>
          </w:tcPr>
          <w:p w14:paraId="63575AF9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14:paraId="2949ED3B" w14:textId="77777777" w:rsidR="00DC5784" w:rsidRPr="00F06873" w:rsidRDefault="00DC5784" w:rsidP="00747ED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3118" w:type="dxa"/>
            <w:vAlign w:val="center"/>
          </w:tcPr>
          <w:p w14:paraId="141EC40E" w14:textId="77777777" w:rsidR="00DC5784" w:rsidRPr="00F06873" w:rsidRDefault="00DC578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063" w:type="dxa"/>
            <w:vAlign w:val="center"/>
          </w:tcPr>
          <w:p w14:paraId="7B541BD5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4BCB6E8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69" w:type="dxa"/>
            <w:vAlign w:val="center"/>
          </w:tcPr>
          <w:p w14:paraId="36C1DE4A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67987F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14:paraId="3F61C25B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2469FCAB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110EFD4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5784" w:rsidRPr="00F06873" w14:paraId="24EFFAE1" w14:textId="77777777" w:rsidTr="004654AF">
        <w:trPr>
          <w:jc w:val="center"/>
        </w:trPr>
        <w:tc>
          <w:tcPr>
            <w:tcW w:w="3518" w:type="dxa"/>
            <w:vAlign w:val="center"/>
          </w:tcPr>
          <w:p w14:paraId="1AA8DDB5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14:paraId="5B4E31E2" w14:textId="77777777" w:rsidR="00DC5784" w:rsidRPr="00F06873" w:rsidRDefault="00DC5784" w:rsidP="00747ED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14:paraId="61DC8FBB" w14:textId="77777777" w:rsidR="00DC5784" w:rsidRPr="00F06873" w:rsidRDefault="00DC578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14:paraId="6582D099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66896B5A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0E83981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7F2F397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2E77A6A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3F40EA06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385EB91A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DC5784" w:rsidRPr="00F06873" w14:paraId="7E06B0F9" w14:textId="77777777" w:rsidTr="004654AF">
        <w:trPr>
          <w:jc w:val="center"/>
        </w:trPr>
        <w:tc>
          <w:tcPr>
            <w:tcW w:w="3518" w:type="dxa"/>
            <w:vAlign w:val="center"/>
          </w:tcPr>
          <w:p w14:paraId="25785AD0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14:paraId="1540A592" w14:textId="77777777" w:rsidR="00DC5784" w:rsidRPr="00F06873" w:rsidRDefault="00DC5784" w:rsidP="00747ED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C1C9ADE" w14:textId="77777777" w:rsidR="00DC5784" w:rsidRPr="00F06873" w:rsidRDefault="00DC5784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14:paraId="206E25C5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14:paraId="3CABB86E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14:paraId="22CF20D7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7F2B9984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14:paraId="46AD4CBF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14:paraId="01661588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14:paraId="4454A33A" w14:textId="77777777" w:rsidR="00DC5784" w:rsidRPr="00F06873" w:rsidRDefault="00DC5784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1C04202" w14:textId="77777777"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14:paraId="27B122D1" w14:textId="77777777"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14:paraId="35C0C353" w14:textId="77777777" w:rsidTr="004654AF">
        <w:trPr>
          <w:cantSplit/>
          <w:trHeight w:val="245"/>
        </w:trPr>
        <w:tc>
          <w:tcPr>
            <w:tcW w:w="959" w:type="dxa"/>
            <w:vMerge w:val="restart"/>
            <w:vAlign w:val="center"/>
          </w:tcPr>
          <w:p w14:paraId="51916878" w14:textId="77777777"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vAlign w:val="center"/>
          </w:tcPr>
          <w:p w14:paraId="52619471" w14:textId="77777777"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14:paraId="04888C85" w14:textId="77777777"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</w:tcPr>
          <w:p w14:paraId="05837927" w14:textId="77777777"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FCB6E70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5A588B0A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1DADBFF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436858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AAE49B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B4FB77E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C3F42D4" w14:textId="77777777"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02" w:type="dxa"/>
            <w:vMerge w:val="restart"/>
            <w:textDirection w:val="btLr"/>
            <w:vAlign w:val="center"/>
          </w:tcPr>
          <w:p w14:paraId="41F381A1" w14:textId="77777777"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14:paraId="29F3092C" w14:textId="77777777" w:rsidTr="004654AF">
        <w:trPr>
          <w:cantSplit/>
          <w:trHeight w:val="2254"/>
        </w:trPr>
        <w:tc>
          <w:tcPr>
            <w:tcW w:w="959" w:type="dxa"/>
            <w:vMerge/>
            <w:vAlign w:val="center"/>
          </w:tcPr>
          <w:p w14:paraId="3F1205B8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vAlign w:val="center"/>
          </w:tcPr>
          <w:p w14:paraId="31723105" w14:textId="77777777"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textDirection w:val="btLr"/>
            <w:vAlign w:val="center"/>
          </w:tcPr>
          <w:p w14:paraId="04CF6A1B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</w:t>
            </w:r>
            <w:r w:rsidR="00F06873" w:rsidRPr="00F06873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textDirection w:val="btLr"/>
            <w:vAlign w:val="center"/>
          </w:tcPr>
          <w:p w14:paraId="242646C2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</w:t>
            </w:r>
            <w:r w:rsidR="00F06873" w:rsidRPr="00F06873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textDirection w:val="btLr"/>
            <w:vAlign w:val="center"/>
          </w:tcPr>
          <w:p w14:paraId="6B7535C0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  <w:r w:rsidR="00F06873" w:rsidRPr="00F06873">
              <w:rPr>
                <w:color w:val="000000"/>
                <w:sz w:val="16"/>
                <w:szCs w:val="16"/>
              </w:rPr>
              <w:t>эрозоли преимущественно фиброгенного действия</w:t>
            </w:r>
          </w:p>
        </w:tc>
        <w:tc>
          <w:tcPr>
            <w:tcW w:w="476" w:type="dxa"/>
            <w:textDirection w:val="btLr"/>
            <w:vAlign w:val="center"/>
          </w:tcPr>
          <w:p w14:paraId="0A9BE636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</w:t>
            </w:r>
            <w:r w:rsidR="00F06873" w:rsidRPr="00F06873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textDirection w:val="btLr"/>
            <w:vAlign w:val="center"/>
          </w:tcPr>
          <w:p w14:paraId="19DB68FB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textDirection w:val="btLr"/>
            <w:vAlign w:val="center"/>
          </w:tcPr>
          <w:p w14:paraId="115723FA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</w:t>
            </w:r>
            <w:r w:rsidR="00F06873" w:rsidRPr="00F06873">
              <w:rPr>
                <w:color w:val="000000"/>
                <w:sz w:val="16"/>
                <w:szCs w:val="16"/>
              </w:rPr>
              <w:t>льтразвук</w:t>
            </w:r>
            <w:r w:rsidR="00F06873"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="00F06873"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textDirection w:val="btLr"/>
            <w:vAlign w:val="center"/>
          </w:tcPr>
          <w:p w14:paraId="570BE989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textDirection w:val="btLr"/>
            <w:vAlign w:val="center"/>
          </w:tcPr>
          <w:p w14:paraId="7F0B240D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</w:t>
            </w:r>
            <w:r w:rsidR="00F06873" w:rsidRPr="00F06873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textDirection w:val="btLr"/>
            <w:vAlign w:val="center"/>
          </w:tcPr>
          <w:p w14:paraId="69730D84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textDirection w:val="btLr"/>
            <w:vAlign w:val="center"/>
          </w:tcPr>
          <w:p w14:paraId="7DDA7876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</w:t>
            </w:r>
            <w:r w:rsidR="00F06873" w:rsidRPr="00F06873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textDirection w:val="btLr"/>
            <w:vAlign w:val="center"/>
          </w:tcPr>
          <w:p w14:paraId="414C3C35" w14:textId="77777777" w:rsidR="00F06873" w:rsidRPr="00F46395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textDirection w:val="btLr"/>
            <w:vAlign w:val="center"/>
          </w:tcPr>
          <w:p w14:paraId="24AE821D" w14:textId="77777777" w:rsidR="00F06873" w:rsidRPr="00F46395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П</w:t>
            </w:r>
            <w:r w:rsidR="00F46395" w:rsidRPr="00F46395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textDirection w:val="btLr"/>
            <w:vAlign w:val="center"/>
          </w:tcPr>
          <w:p w14:paraId="55C2699A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</w:t>
            </w:r>
            <w:r w:rsidR="00F06873" w:rsidRPr="00F06873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textDirection w:val="btLr"/>
            <w:vAlign w:val="center"/>
          </w:tcPr>
          <w:p w14:paraId="1E5A1556" w14:textId="77777777" w:rsidR="00F06873" w:rsidRPr="00F06873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</w:t>
            </w:r>
            <w:r w:rsidR="00F06873" w:rsidRPr="00F06873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textDirection w:val="btLr"/>
          </w:tcPr>
          <w:p w14:paraId="00F1364C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extDirection w:val="btLr"/>
          </w:tcPr>
          <w:p w14:paraId="40BCC1F9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246A486C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1C6929CF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0975A41F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0125FC67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textDirection w:val="btLr"/>
          </w:tcPr>
          <w:p w14:paraId="2950A54E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textDirection w:val="btLr"/>
          </w:tcPr>
          <w:p w14:paraId="15E2696C" w14:textId="77777777"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14:paraId="5E1443A7" w14:textId="77777777" w:rsidTr="004654AF">
        <w:tc>
          <w:tcPr>
            <w:tcW w:w="959" w:type="dxa"/>
            <w:vAlign w:val="center"/>
          </w:tcPr>
          <w:p w14:paraId="6BB3B044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vAlign w:val="center"/>
          </w:tcPr>
          <w:p w14:paraId="677E09A3" w14:textId="77777777"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6944AE38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vAlign w:val="center"/>
          </w:tcPr>
          <w:p w14:paraId="0ADC8BC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vAlign w:val="center"/>
          </w:tcPr>
          <w:p w14:paraId="49EB7802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vAlign w:val="center"/>
          </w:tcPr>
          <w:p w14:paraId="6967C45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vAlign w:val="center"/>
          </w:tcPr>
          <w:p w14:paraId="4CE3E86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vAlign w:val="center"/>
          </w:tcPr>
          <w:p w14:paraId="5E57134D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vAlign w:val="center"/>
          </w:tcPr>
          <w:p w14:paraId="4D8C5C0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vAlign w:val="center"/>
          </w:tcPr>
          <w:p w14:paraId="1CB4017E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vAlign w:val="center"/>
          </w:tcPr>
          <w:p w14:paraId="40A9FD0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vAlign w:val="center"/>
          </w:tcPr>
          <w:p w14:paraId="545D404C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vAlign w:val="center"/>
          </w:tcPr>
          <w:p w14:paraId="18789162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vAlign w:val="center"/>
          </w:tcPr>
          <w:p w14:paraId="646E140C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vAlign w:val="center"/>
          </w:tcPr>
          <w:p w14:paraId="6E03FA1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vAlign w:val="center"/>
          </w:tcPr>
          <w:p w14:paraId="299DDCC9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14:paraId="282BC6E4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14:paraId="3279D15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vAlign w:val="center"/>
          </w:tcPr>
          <w:p w14:paraId="06603559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vAlign w:val="center"/>
          </w:tcPr>
          <w:p w14:paraId="33EB42CB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vAlign w:val="center"/>
          </w:tcPr>
          <w:p w14:paraId="636E26B5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vAlign w:val="center"/>
          </w:tcPr>
          <w:p w14:paraId="13CFDA1A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vAlign w:val="center"/>
          </w:tcPr>
          <w:p w14:paraId="27EEE3F3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vAlign w:val="center"/>
          </w:tcPr>
          <w:p w14:paraId="12ABA637" w14:textId="77777777"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DC5784" w:rsidRPr="00F06873" w14:paraId="6313C7D7" w14:textId="77777777" w:rsidTr="004654AF">
        <w:tc>
          <w:tcPr>
            <w:tcW w:w="959" w:type="dxa"/>
            <w:vAlign w:val="center"/>
          </w:tcPr>
          <w:p w14:paraId="4A7435EF" w14:textId="77777777" w:rsidR="00DC5784" w:rsidRPr="00F06873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745EA9D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01. Департамент конструкторских разработок и обеспечения качества телевизоров и мониторов</w:t>
            </w:r>
          </w:p>
        </w:tc>
        <w:tc>
          <w:tcPr>
            <w:tcW w:w="475" w:type="dxa"/>
            <w:vAlign w:val="center"/>
          </w:tcPr>
          <w:p w14:paraId="00466C3F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8B34CE2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994316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AF61B4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64437D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220203A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5815671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DDE132D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B92954B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1761FF6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BB4DF4F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4E7A35C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572A2BD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9DA0DD7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51E180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944B0A8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3A0FFA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D838F5C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1F9656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D739E3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D4685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BB4D31C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A4300B5" w14:textId="77777777" w:rsidTr="004654AF">
        <w:tc>
          <w:tcPr>
            <w:tcW w:w="959" w:type="dxa"/>
            <w:vAlign w:val="center"/>
          </w:tcPr>
          <w:p w14:paraId="08E667E3" w14:textId="77777777" w:rsidR="00DC5784" w:rsidRPr="00F06873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12026 </w:t>
            </w:r>
          </w:p>
        </w:tc>
        <w:tc>
          <w:tcPr>
            <w:tcW w:w="2655" w:type="dxa"/>
            <w:vAlign w:val="center"/>
          </w:tcPr>
          <w:p w14:paraId="0A2C2EB5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департамента</w:t>
            </w:r>
          </w:p>
        </w:tc>
        <w:tc>
          <w:tcPr>
            <w:tcW w:w="475" w:type="dxa"/>
            <w:vAlign w:val="center"/>
          </w:tcPr>
          <w:p w14:paraId="5C0894EB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45D9E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2C66225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AFE163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66526F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751A08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74771A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0A0440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651E2F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E7DF8A5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B8D1F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A5CE772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27E905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5B2307C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9EF635E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FC3FED1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D136075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B683BC0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8C90705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31F3597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F57B57A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2D9D811" w14:textId="77777777" w:rsidR="00DC5784" w:rsidRPr="00F06873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BAF2B3F" w14:textId="77777777" w:rsidTr="004654AF">
        <w:tc>
          <w:tcPr>
            <w:tcW w:w="959" w:type="dxa"/>
            <w:vAlign w:val="center"/>
          </w:tcPr>
          <w:p w14:paraId="677EF56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C991523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02. Конструкторский отдел по телевизорам и мониторам</w:t>
            </w:r>
          </w:p>
        </w:tc>
        <w:tc>
          <w:tcPr>
            <w:tcW w:w="475" w:type="dxa"/>
            <w:vAlign w:val="center"/>
          </w:tcPr>
          <w:p w14:paraId="67CC935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E3D50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3B1F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2603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172DF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EF2C6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BB84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ED902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64368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31AB3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25533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9B10D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84D78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F25A6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75D8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0F30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C447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F467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E3C29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16D8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869C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F34E7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832679" w14:paraId="4BA1E6E5" w14:textId="77777777" w:rsidTr="004654AF">
        <w:tc>
          <w:tcPr>
            <w:tcW w:w="959" w:type="dxa"/>
            <w:vAlign w:val="center"/>
          </w:tcPr>
          <w:p w14:paraId="3A1B11A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B817150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DC5784">
              <w:rPr>
                <w:i/>
                <w:sz w:val="18"/>
                <w:szCs w:val="18"/>
                <w:lang w:val="en-US"/>
              </w:rPr>
              <w:t xml:space="preserve">01. BMS Line R&amp;D Mechanical </w:t>
            </w:r>
          </w:p>
        </w:tc>
        <w:tc>
          <w:tcPr>
            <w:tcW w:w="475" w:type="dxa"/>
            <w:vAlign w:val="center"/>
          </w:tcPr>
          <w:p w14:paraId="6FE4D9A2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397E184F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35775D4D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3F431B34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0C7777A1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5E3517E1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35E1FC03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398DE0CC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12F5C68E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79CF0442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15E34D8B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4C2280D2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62B4E263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505DD199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A3EA80F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10C21A40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175B1B7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B2F7041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5F23EFE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96738EE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7FFC975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02" w:type="dxa"/>
            <w:vAlign w:val="center"/>
          </w:tcPr>
          <w:p w14:paraId="3AE05822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C5784" w:rsidRPr="00F06873" w14:paraId="47A4CDBC" w14:textId="77777777" w:rsidTr="004654AF">
        <w:tc>
          <w:tcPr>
            <w:tcW w:w="959" w:type="dxa"/>
            <w:vAlign w:val="center"/>
          </w:tcPr>
          <w:p w14:paraId="1D23B12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22026 </w:t>
            </w:r>
          </w:p>
        </w:tc>
        <w:tc>
          <w:tcPr>
            <w:tcW w:w="2655" w:type="dxa"/>
            <w:vAlign w:val="center"/>
          </w:tcPr>
          <w:p w14:paraId="7D50672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10924D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B933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6F840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CEB0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04BC9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8CC6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1950B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DE9DF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03E1C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E552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8E5B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5F88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0FF18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54B64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86A96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C275E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D6451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C9747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28CEC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35128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B904A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99581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2F99AE6" w14:textId="77777777" w:rsidTr="004654AF">
        <w:tc>
          <w:tcPr>
            <w:tcW w:w="959" w:type="dxa"/>
            <w:vAlign w:val="center"/>
          </w:tcPr>
          <w:p w14:paraId="1875913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32026 </w:t>
            </w:r>
          </w:p>
        </w:tc>
        <w:tc>
          <w:tcPr>
            <w:tcW w:w="2655" w:type="dxa"/>
            <w:vAlign w:val="center"/>
          </w:tcPr>
          <w:p w14:paraId="714FF43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2358E6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7C90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9B8AE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1C2C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CE968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152E1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A11C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6D02F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C0D8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5101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BA4A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BCEA5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AA99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38C457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F5F99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18570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7288E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FCD2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32477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8FB05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11986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B49A2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832679" w14:paraId="31E04479" w14:textId="77777777" w:rsidTr="004654AF">
        <w:tc>
          <w:tcPr>
            <w:tcW w:w="959" w:type="dxa"/>
            <w:vAlign w:val="center"/>
          </w:tcPr>
          <w:p w14:paraId="6CB8669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9454EA7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DC5784">
              <w:rPr>
                <w:i/>
                <w:sz w:val="18"/>
                <w:szCs w:val="18"/>
                <w:lang w:val="en-US"/>
              </w:rPr>
              <w:t>02. BMS Line R&amp;D Electrical</w:t>
            </w:r>
          </w:p>
        </w:tc>
        <w:tc>
          <w:tcPr>
            <w:tcW w:w="475" w:type="dxa"/>
            <w:vAlign w:val="center"/>
          </w:tcPr>
          <w:p w14:paraId="72E750BB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2F10FDB6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39E1F89F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2D0BCCDF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38BF4A13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1D89842F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3FA0CB47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16A33238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0DCA5681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26654345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15D26E95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vAlign w:val="center"/>
          </w:tcPr>
          <w:p w14:paraId="44E90CAA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6" w:type="dxa"/>
            <w:vAlign w:val="center"/>
          </w:tcPr>
          <w:p w14:paraId="3B97BAFD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vAlign w:val="center"/>
          </w:tcPr>
          <w:p w14:paraId="46ED3E99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6874063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5DBDD068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55F119B2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1D739B6E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71E95A9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B607844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6EF2BCEA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502" w:type="dxa"/>
            <w:vAlign w:val="center"/>
          </w:tcPr>
          <w:p w14:paraId="714652B8" w14:textId="77777777" w:rsidR="00DC5784" w:rsidRPr="00DC5784" w:rsidRDefault="00DC5784" w:rsidP="001B19D8">
            <w:pPr>
              <w:ind w:left="-70" w:right="-104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C5784" w:rsidRPr="00F06873" w14:paraId="62F98627" w14:textId="77777777" w:rsidTr="004654AF">
        <w:tc>
          <w:tcPr>
            <w:tcW w:w="959" w:type="dxa"/>
            <w:vAlign w:val="center"/>
          </w:tcPr>
          <w:p w14:paraId="03AF918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42026 </w:t>
            </w:r>
          </w:p>
        </w:tc>
        <w:tc>
          <w:tcPr>
            <w:tcW w:w="2655" w:type="dxa"/>
            <w:vAlign w:val="center"/>
          </w:tcPr>
          <w:p w14:paraId="016EAB0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0DA414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A878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C2A12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1B2A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47A2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D41F4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4518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3CF25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CFCC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AD445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C7A0D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16C3E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09F0B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08D07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D753D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5D398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17F4C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BB709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7EF63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5BE3B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DF563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9EBB7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953B12A" w14:textId="77777777" w:rsidTr="004654AF">
        <w:tc>
          <w:tcPr>
            <w:tcW w:w="959" w:type="dxa"/>
            <w:vAlign w:val="center"/>
          </w:tcPr>
          <w:p w14:paraId="199C838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46E811A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03. Конструкторский отдел по холодильникам</w:t>
            </w:r>
          </w:p>
        </w:tc>
        <w:tc>
          <w:tcPr>
            <w:tcW w:w="475" w:type="dxa"/>
            <w:vAlign w:val="center"/>
          </w:tcPr>
          <w:p w14:paraId="3E5B78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62F2B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AAE43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A5630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78FD1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36AD9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51851D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108FF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12B5E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7D7CA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6E3C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C0CDE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4B123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AABA4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DBCC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C352C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E5B8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DCDD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3334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7BF0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D5EC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62F197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06142EE" w14:textId="77777777" w:rsidTr="004654AF">
        <w:tc>
          <w:tcPr>
            <w:tcW w:w="959" w:type="dxa"/>
            <w:vAlign w:val="center"/>
          </w:tcPr>
          <w:p w14:paraId="4AC08DB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80AAB08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Сектор управления продуктом</w:t>
            </w:r>
          </w:p>
        </w:tc>
        <w:tc>
          <w:tcPr>
            <w:tcW w:w="475" w:type="dxa"/>
            <w:vAlign w:val="center"/>
          </w:tcPr>
          <w:p w14:paraId="2C5039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CAD98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CFF3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B462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13875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E0781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0EFD9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C7C7E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F0187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8AE62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FB9C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3B541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BA48A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252A0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D78F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6ABE1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EB69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4786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0504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78D1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1904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EE19D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5C815D6" w14:textId="77777777" w:rsidTr="004654AF">
        <w:tc>
          <w:tcPr>
            <w:tcW w:w="959" w:type="dxa"/>
            <w:vAlign w:val="center"/>
          </w:tcPr>
          <w:p w14:paraId="4E51604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52026 </w:t>
            </w:r>
          </w:p>
        </w:tc>
        <w:tc>
          <w:tcPr>
            <w:tcW w:w="2655" w:type="dxa"/>
            <w:vAlign w:val="center"/>
          </w:tcPr>
          <w:p w14:paraId="22E67582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7E36B2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35E39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0DC0B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4B880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52D59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D7BE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BE0D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810B0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5184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94608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B496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104DC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84B9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8D739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3C0A8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11049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8DBBB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0AC26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7452D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4010A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705BC5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21835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275D509" w14:textId="77777777" w:rsidTr="004654AF">
        <w:tc>
          <w:tcPr>
            <w:tcW w:w="959" w:type="dxa"/>
            <w:vAlign w:val="center"/>
          </w:tcPr>
          <w:p w14:paraId="07FA731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62026 </w:t>
            </w:r>
          </w:p>
        </w:tc>
        <w:tc>
          <w:tcPr>
            <w:tcW w:w="2655" w:type="dxa"/>
            <w:vAlign w:val="center"/>
          </w:tcPr>
          <w:p w14:paraId="2E1EADC6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69FD4C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5ADD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9F2FD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02AA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35D9E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993C6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53666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307EA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AC2B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51941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E700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06E5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C9D66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D81D5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8E1EB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E2014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FAF1F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C6101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094D0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805DC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DE60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52EE0E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ADBBA88" w14:textId="77777777" w:rsidTr="004654AF">
        <w:tc>
          <w:tcPr>
            <w:tcW w:w="959" w:type="dxa"/>
            <w:vAlign w:val="center"/>
          </w:tcPr>
          <w:p w14:paraId="7D7A5DB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72026 </w:t>
            </w:r>
          </w:p>
        </w:tc>
        <w:tc>
          <w:tcPr>
            <w:tcW w:w="2655" w:type="dxa"/>
            <w:vAlign w:val="center"/>
          </w:tcPr>
          <w:p w14:paraId="5A69E5B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2B9F4D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965E5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5131D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7263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4586C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4710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5BE8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4E9DB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92FD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1F4C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D44D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EBDFA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3EE6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D1B92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5C5D4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165B3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59C2E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3B647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2D1D3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6BE3E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B7DA5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E37B9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192B234" w14:textId="77777777" w:rsidTr="004654AF">
        <w:tc>
          <w:tcPr>
            <w:tcW w:w="959" w:type="dxa"/>
            <w:vAlign w:val="center"/>
          </w:tcPr>
          <w:p w14:paraId="2A8FB73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674A194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02. Сектор функциональных разработок</w:t>
            </w:r>
          </w:p>
        </w:tc>
        <w:tc>
          <w:tcPr>
            <w:tcW w:w="475" w:type="dxa"/>
            <w:vAlign w:val="center"/>
          </w:tcPr>
          <w:p w14:paraId="23679A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89E5A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DF7E1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99865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68795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A91DD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8DF18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1BB20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2E10E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F0457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49435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4C4F9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3A207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14A2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B43D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B0AE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23100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F841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F73B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A50F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5DD9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75B38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8F9BAC3" w14:textId="77777777" w:rsidTr="004654AF">
        <w:tc>
          <w:tcPr>
            <w:tcW w:w="959" w:type="dxa"/>
            <w:vAlign w:val="center"/>
          </w:tcPr>
          <w:p w14:paraId="03CB67D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82026 </w:t>
            </w:r>
          </w:p>
        </w:tc>
        <w:tc>
          <w:tcPr>
            <w:tcW w:w="2655" w:type="dxa"/>
            <w:vAlign w:val="center"/>
          </w:tcPr>
          <w:p w14:paraId="2D5B224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1C3EFE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7A5D1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F56A6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50B9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5F41C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EF80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2F30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58B1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59F46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A6D3B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8EEE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56B9B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4572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F3611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858A9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C6F29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F9DA1B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D50DB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0CC2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E812F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D1A73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ACF97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3A7369B" w14:textId="77777777" w:rsidTr="004654AF">
        <w:tc>
          <w:tcPr>
            <w:tcW w:w="959" w:type="dxa"/>
            <w:vAlign w:val="center"/>
          </w:tcPr>
          <w:p w14:paraId="6F7E7D4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92026 </w:t>
            </w:r>
          </w:p>
        </w:tc>
        <w:tc>
          <w:tcPr>
            <w:tcW w:w="2655" w:type="dxa"/>
            <w:vAlign w:val="center"/>
          </w:tcPr>
          <w:p w14:paraId="62987CE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0EFCBD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EB98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403E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B0B9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6C1AB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EF014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43DC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55E55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016F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512EC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21A5F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8BE72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4742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1C721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F6E0D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C0B46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79E3E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CDC25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4976F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0AF80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7DF58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E6068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3FF9B15" w14:textId="77777777" w:rsidTr="004654AF">
        <w:tc>
          <w:tcPr>
            <w:tcW w:w="959" w:type="dxa"/>
            <w:vAlign w:val="center"/>
          </w:tcPr>
          <w:p w14:paraId="10E6833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102026 </w:t>
            </w:r>
          </w:p>
        </w:tc>
        <w:tc>
          <w:tcPr>
            <w:tcW w:w="2655" w:type="dxa"/>
            <w:vAlign w:val="center"/>
          </w:tcPr>
          <w:p w14:paraId="7645BE6E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6CA78B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29247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0CD44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DD078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1AF07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2B81B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16C5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9A0A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8867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BE49A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FBCA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59935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B536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FF9DC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F9CF1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2DEE6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C500B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5E5FC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325FA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30E97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1C80C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28DC6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2DE462E" w14:textId="77777777" w:rsidTr="004654AF">
        <w:tc>
          <w:tcPr>
            <w:tcW w:w="959" w:type="dxa"/>
            <w:vAlign w:val="center"/>
          </w:tcPr>
          <w:p w14:paraId="7FED181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5C14128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04. Налоговый отдел</w:t>
            </w:r>
          </w:p>
        </w:tc>
        <w:tc>
          <w:tcPr>
            <w:tcW w:w="475" w:type="dxa"/>
            <w:vAlign w:val="center"/>
          </w:tcPr>
          <w:p w14:paraId="21ED74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D9A10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A80E0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D3BFC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14041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92A3F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C2AC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B6704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A15F7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7C876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0716F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D817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01B7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FD8CA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DBEF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6EAB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C673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4F64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DEA1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1F7AB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73F3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C45F5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67332C6C" w14:textId="77777777" w:rsidTr="004654AF">
        <w:tc>
          <w:tcPr>
            <w:tcW w:w="959" w:type="dxa"/>
            <w:vAlign w:val="center"/>
          </w:tcPr>
          <w:p w14:paraId="043739D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112026 </w:t>
            </w:r>
          </w:p>
        </w:tc>
        <w:tc>
          <w:tcPr>
            <w:tcW w:w="2655" w:type="dxa"/>
            <w:vAlign w:val="center"/>
          </w:tcPr>
          <w:p w14:paraId="55B1B801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vAlign w:val="center"/>
          </w:tcPr>
          <w:p w14:paraId="1DECD7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09B6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A151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B201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02CD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8CE7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9A63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FD701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66551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803E6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8AAF5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917C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56D27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79EA1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BA0B45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F3436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11495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DC37A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F5136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B758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9DAA3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3C63D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B70ACB4" w14:textId="77777777" w:rsidTr="004654AF">
        <w:tc>
          <w:tcPr>
            <w:tcW w:w="959" w:type="dxa"/>
            <w:vAlign w:val="center"/>
          </w:tcPr>
          <w:p w14:paraId="313C16E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9479CCB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Сектор учета НДС и документального контроля</w:t>
            </w:r>
          </w:p>
        </w:tc>
        <w:tc>
          <w:tcPr>
            <w:tcW w:w="475" w:type="dxa"/>
            <w:vAlign w:val="center"/>
          </w:tcPr>
          <w:p w14:paraId="7B5701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3EBBD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C752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AA88F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F856F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D18D9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D4C4F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3A5B5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740A8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6893B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9BAA8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8D6B5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FFE36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8C633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2C699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7F52A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7885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95D8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A58C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FAEB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3999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ACB11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B383DD8" w14:textId="77777777" w:rsidTr="004654AF">
        <w:tc>
          <w:tcPr>
            <w:tcW w:w="959" w:type="dxa"/>
            <w:vAlign w:val="center"/>
          </w:tcPr>
          <w:p w14:paraId="4C9E2CF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122026 </w:t>
            </w:r>
          </w:p>
        </w:tc>
        <w:tc>
          <w:tcPr>
            <w:tcW w:w="2655" w:type="dxa"/>
            <w:vAlign w:val="center"/>
          </w:tcPr>
          <w:p w14:paraId="6B30B734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vAlign w:val="center"/>
          </w:tcPr>
          <w:p w14:paraId="46F149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90B3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73343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A732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D44AE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EE430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2126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DF07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C24E7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EC78D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89B13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5882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9FD2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44986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3CCDB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5180D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6CDA7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AA597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DA077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027C3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074C4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AA0F0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2396D9F" w14:textId="77777777" w:rsidTr="004654AF">
        <w:tc>
          <w:tcPr>
            <w:tcW w:w="959" w:type="dxa"/>
            <w:vAlign w:val="center"/>
          </w:tcPr>
          <w:p w14:paraId="07A9300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132026 </w:t>
            </w:r>
          </w:p>
        </w:tc>
        <w:tc>
          <w:tcPr>
            <w:tcW w:w="2655" w:type="dxa"/>
            <w:vAlign w:val="center"/>
          </w:tcPr>
          <w:p w14:paraId="00A37A7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1A9E1A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78B4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7BA03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3452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05CC1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775E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7623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3323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AD814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99B5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9C74E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E21C4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06DB6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6BFE18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DF6FB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71624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77E98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EA472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5CF0D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37F8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55142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970AA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CA59F13" w14:textId="77777777" w:rsidTr="004654AF">
        <w:tc>
          <w:tcPr>
            <w:tcW w:w="959" w:type="dxa"/>
            <w:vAlign w:val="center"/>
          </w:tcPr>
          <w:p w14:paraId="202F5AF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142026 </w:t>
            </w:r>
          </w:p>
        </w:tc>
        <w:tc>
          <w:tcPr>
            <w:tcW w:w="2655" w:type="dxa"/>
            <w:vAlign w:val="center"/>
          </w:tcPr>
          <w:p w14:paraId="53C23084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vAlign w:val="center"/>
          </w:tcPr>
          <w:p w14:paraId="5BCC0F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8B8D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AC60C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ED57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E427A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756F9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EABB0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BB038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27E6C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71A23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D186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2766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8B48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D634B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55A57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5D22F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B7C02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F823F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2D414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D15AB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53DD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368F5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F623158" w14:textId="77777777" w:rsidTr="004654AF">
        <w:tc>
          <w:tcPr>
            <w:tcW w:w="959" w:type="dxa"/>
            <w:vAlign w:val="center"/>
          </w:tcPr>
          <w:p w14:paraId="38D482B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152026 </w:t>
            </w:r>
          </w:p>
        </w:tc>
        <w:tc>
          <w:tcPr>
            <w:tcW w:w="2655" w:type="dxa"/>
            <w:vAlign w:val="center"/>
          </w:tcPr>
          <w:p w14:paraId="4BA71552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vAlign w:val="center"/>
          </w:tcPr>
          <w:p w14:paraId="63E9D4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C7C2B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2996B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2C3B4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8F8C2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A4B53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6D66B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AF7D0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0E15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76845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4C7B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F3976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A73A3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144DB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992CF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02640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69809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1A684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C4870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2162D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7CF08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C8181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8F898F4" w14:textId="77777777" w:rsidTr="004654AF">
        <w:tc>
          <w:tcPr>
            <w:tcW w:w="959" w:type="dxa"/>
            <w:vAlign w:val="center"/>
          </w:tcPr>
          <w:p w14:paraId="250BEB6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162026 </w:t>
            </w:r>
          </w:p>
        </w:tc>
        <w:tc>
          <w:tcPr>
            <w:tcW w:w="2655" w:type="dxa"/>
            <w:vAlign w:val="center"/>
          </w:tcPr>
          <w:p w14:paraId="55531175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vAlign w:val="center"/>
          </w:tcPr>
          <w:p w14:paraId="6ED188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75E21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2BF1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E244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C6E6C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4889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D04A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1BFFC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D48F2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297C8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F437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AF6E2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C5EA7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642FC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2D0E7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33F60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16649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C251B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69484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AA194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3D01C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1EE2B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4343860" w14:textId="77777777" w:rsidTr="004654AF">
        <w:tc>
          <w:tcPr>
            <w:tcW w:w="959" w:type="dxa"/>
            <w:vAlign w:val="center"/>
          </w:tcPr>
          <w:p w14:paraId="6410A2E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D477094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05. Отдел информационных технологий</w:t>
            </w:r>
          </w:p>
        </w:tc>
        <w:tc>
          <w:tcPr>
            <w:tcW w:w="475" w:type="dxa"/>
            <w:vAlign w:val="center"/>
          </w:tcPr>
          <w:p w14:paraId="68B6E2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B0C5D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4776C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48360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F1533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B73A2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E2203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9F791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9A2563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3D190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99CDF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2400A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DED72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94B13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44F5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9C32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5701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BD30A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379F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E396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00B32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89055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8A29E72" w14:textId="77777777" w:rsidTr="004654AF">
        <w:tc>
          <w:tcPr>
            <w:tcW w:w="959" w:type="dxa"/>
            <w:vAlign w:val="center"/>
          </w:tcPr>
          <w:p w14:paraId="226382E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172026 </w:t>
            </w:r>
          </w:p>
        </w:tc>
        <w:tc>
          <w:tcPr>
            <w:tcW w:w="2655" w:type="dxa"/>
            <w:vAlign w:val="center"/>
          </w:tcPr>
          <w:p w14:paraId="5EA0E0EE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Техник</w:t>
            </w:r>
          </w:p>
        </w:tc>
        <w:tc>
          <w:tcPr>
            <w:tcW w:w="475" w:type="dxa"/>
            <w:vAlign w:val="center"/>
          </w:tcPr>
          <w:p w14:paraId="5CE1F9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308A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54E1F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12D2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A2999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8ED15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670F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CF80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9903F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DDE5D5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B0A3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6B59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5462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65895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F5BEA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44F29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C00E3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1B9C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36193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17145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19705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9BBE7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7D5D142" w14:textId="77777777" w:rsidTr="004654AF">
        <w:tc>
          <w:tcPr>
            <w:tcW w:w="959" w:type="dxa"/>
            <w:vAlign w:val="center"/>
          </w:tcPr>
          <w:p w14:paraId="71A562D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182026 </w:t>
            </w:r>
          </w:p>
        </w:tc>
        <w:tc>
          <w:tcPr>
            <w:tcW w:w="2655" w:type="dxa"/>
            <w:vAlign w:val="center"/>
          </w:tcPr>
          <w:p w14:paraId="70CE28D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Техник</w:t>
            </w:r>
          </w:p>
        </w:tc>
        <w:tc>
          <w:tcPr>
            <w:tcW w:w="475" w:type="dxa"/>
            <w:vAlign w:val="center"/>
          </w:tcPr>
          <w:p w14:paraId="3001FD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597F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F7A9C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E583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8F988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E411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81C0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3BA92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796EE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4569B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98845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BE6D2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225B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5E2BDC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3AC38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10026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DC05F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82B9D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C3C57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1F771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CCFB4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74908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792256E" w14:textId="77777777" w:rsidTr="004654AF">
        <w:tc>
          <w:tcPr>
            <w:tcW w:w="959" w:type="dxa"/>
            <w:vAlign w:val="center"/>
          </w:tcPr>
          <w:p w14:paraId="70C9B4B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192026 </w:t>
            </w:r>
          </w:p>
        </w:tc>
        <w:tc>
          <w:tcPr>
            <w:tcW w:w="2655" w:type="dxa"/>
            <w:vAlign w:val="center"/>
          </w:tcPr>
          <w:p w14:paraId="0526548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IT Техник</w:t>
            </w:r>
          </w:p>
        </w:tc>
        <w:tc>
          <w:tcPr>
            <w:tcW w:w="475" w:type="dxa"/>
            <w:vAlign w:val="center"/>
          </w:tcPr>
          <w:p w14:paraId="2A8591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132F4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ACEBA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E1B4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8D849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935F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CB887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329D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CD4D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D2FE7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C875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242EA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C3B61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D2428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F3767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B8D70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C1C39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1E48E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8492A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9F1FF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D70B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BD9A4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12F60C1" w14:textId="77777777" w:rsidTr="004654AF">
        <w:tc>
          <w:tcPr>
            <w:tcW w:w="959" w:type="dxa"/>
            <w:vAlign w:val="center"/>
          </w:tcPr>
          <w:p w14:paraId="2CB2B1F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202026 </w:t>
            </w:r>
          </w:p>
        </w:tc>
        <w:tc>
          <w:tcPr>
            <w:tcW w:w="2655" w:type="dxa"/>
            <w:vAlign w:val="center"/>
          </w:tcPr>
          <w:p w14:paraId="5E625C1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(специализированного в прочих отраслях)</w:t>
            </w:r>
          </w:p>
        </w:tc>
        <w:tc>
          <w:tcPr>
            <w:tcW w:w="475" w:type="dxa"/>
            <w:vAlign w:val="center"/>
          </w:tcPr>
          <w:p w14:paraId="7E73FF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132D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BB36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2BA4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3542B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0697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DBE6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11E98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CD24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1FCCB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136C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43E9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66FE1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D2930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030C7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A5A06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AAAB6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22254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A17D4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F3C65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B1E64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7F305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7E4E208" w14:textId="77777777" w:rsidTr="004654AF">
        <w:tc>
          <w:tcPr>
            <w:tcW w:w="959" w:type="dxa"/>
            <w:vAlign w:val="center"/>
          </w:tcPr>
          <w:p w14:paraId="619F77B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212026 </w:t>
            </w:r>
          </w:p>
        </w:tc>
        <w:tc>
          <w:tcPr>
            <w:tcW w:w="2655" w:type="dxa"/>
            <w:vAlign w:val="center"/>
          </w:tcPr>
          <w:p w14:paraId="3DC0C31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2709C6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20CC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E48E4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6886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015D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57750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D6629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35A4B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A09DD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770BF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5EB6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B7E10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E5418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B3F55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7C305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FC921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211A2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99718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480AB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73082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B0287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B0207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5B1FBAD" w14:textId="77777777" w:rsidTr="004654AF">
        <w:tc>
          <w:tcPr>
            <w:tcW w:w="959" w:type="dxa"/>
            <w:vAlign w:val="center"/>
          </w:tcPr>
          <w:p w14:paraId="62C00E2B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CEC6979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06. Отдел материального обеспечения производства телевизоров и мониторов</w:t>
            </w:r>
          </w:p>
        </w:tc>
        <w:tc>
          <w:tcPr>
            <w:tcW w:w="475" w:type="dxa"/>
            <w:vAlign w:val="center"/>
          </w:tcPr>
          <w:p w14:paraId="14974F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BD972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019B8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5C6C8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6031E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0B394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5B1F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6DE6C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DE81F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CFD5F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F4CD4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18DA6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3777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4DDF4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FC8B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84D9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8D91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1BA3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5198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4903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1121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92BF0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68850BAF" w14:textId="77777777" w:rsidTr="004654AF">
        <w:tc>
          <w:tcPr>
            <w:tcW w:w="959" w:type="dxa"/>
            <w:vAlign w:val="center"/>
          </w:tcPr>
          <w:p w14:paraId="7811036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FBC3AF1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BMS Line MMT</w:t>
            </w:r>
          </w:p>
        </w:tc>
        <w:tc>
          <w:tcPr>
            <w:tcW w:w="475" w:type="dxa"/>
            <w:vAlign w:val="center"/>
          </w:tcPr>
          <w:p w14:paraId="332E16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A13BD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24711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B82CD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4003A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7C084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B1AD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E4C0D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6ABF6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E0EEA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D4E6E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4FD9A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02C16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7118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C661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8C25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919F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974C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569E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07C8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9E3D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BA373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3DE3E1B" w14:textId="77777777" w:rsidTr="004654AF">
        <w:tc>
          <w:tcPr>
            <w:tcW w:w="959" w:type="dxa"/>
            <w:vAlign w:val="center"/>
          </w:tcPr>
          <w:p w14:paraId="531E301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222026 </w:t>
            </w:r>
          </w:p>
        </w:tc>
        <w:tc>
          <w:tcPr>
            <w:tcW w:w="2655" w:type="dxa"/>
            <w:vAlign w:val="center"/>
          </w:tcPr>
          <w:p w14:paraId="48278AF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кладовщик</w:t>
            </w:r>
          </w:p>
        </w:tc>
        <w:tc>
          <w:tcPr>
            <w:tcW w:w="475" w:type="dxa"/>
            <w:vAlign w:val="center"/>
          </w:tcPr>
          <w:p w14:paraId="300B10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39077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85723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1F458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5E431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55E3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00B41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ACA8E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D124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7B91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9AD3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6B450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E820A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2DD9F1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D0AC2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0E03C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58337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5EE13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620C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176EC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A6581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32600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B1318A9" w14:textId="77777777" w:rsidTr="004654AF">
        <w:tc>
          <w:tcPr>
            <w:tcW w:w="959" w:type="dxa"/>
            <w:vAlign w:val="center"/>
          </w:tcPr>
          <w:p w14:paraId="3001842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232026 </w:t>
            </w:r>
          </w:p>
        </w:tc>
        <w:tc>
          <w:tcPr>
            <w:tcW w:w="2655" w:type="dxa"/>
            <w:vAlign w:val="center"/>
          </w:tcPr>
          <w:p w14:paraId="453786D6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vAlign w:val="center"/>
          </w:tcPr>
          <w:p w14:paraId="7E3CA2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7274B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98B5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2728A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F42AD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0858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72F91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6E26A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099A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680CC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296D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E6BD8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A6DA0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0ABF25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21071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BEBC9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F9F0F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40FF7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397BF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F8DDF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0C861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258FD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A7660F0" w14:textId="77777777" w:rsidTr="004654AF">
        <w:tc>
          <w:tcPr>
            <w:tcW w:w="959" w:type="dxa"/>
            <w:vAlign w:val="center"/>
          </w:tcPr>
          <w:p w14:paraId="36A5F86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8366F77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02. BMS MMT Import </w:t>
            </w:r>
          </w:p>
        </w:tc>
        <w:tc>
          <w:tcPr>
            <w:tcW w:w="475" w:type="dxa"/>
            <w:vAlign w:val="center"/>
          </w:tcPr>
          <w:p w14:paraId="7B5EF3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4C2D6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1ACB3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9772F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C68E7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9195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F276D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6A86F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BD00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BBDF7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1D37C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959D7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B35B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9D26C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A693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85D5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E67BF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D346E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8811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23F0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D455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7D326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F567030" w14:textId="77777777" w:rsidTr="004654AF">
        <w:tc>
          <w:tcPr>
            <w:tcW w:w="959" w:type="dxa"/>
            <w:vAlign w:val="center"/>
          </w:tcPr>
          <w:p w14:paraId="5A71D79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242026 </w:t>
            </w:r>
          </w:p>
        </w:tc>
        <w:tc>
          <w:tcPr>
            <w:tcW w:w="2655" w:type="dxa"/>
            <w:vAlign w:val="center"/>
          </w:tcPr>
          <w:p w14:paraId="5C69889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57AABC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FD81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50E9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61895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82491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DEDBB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3A4B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B7746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9C859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622A8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AE3A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912ED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2065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3D0AD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79F35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1E732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D877C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1C438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FC3D8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765EE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C849F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6DC5F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EE09474" w14:textId="77777777" w:rsidTr="004654AF">
        <w:tc>
          <w:tcPr>
            <w:tcW w:w="959" w:type="dxa"/>
            <w:vAlign w:val="center"/>
          </w:tcPr>
          <w:p w14:paraId="021A9F2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252026 </w:t>
            </w:r>
          </w:p>
        </w:tc>
        <w:tc>
          <w:tcPr>
            <w:tcW w:w="2655" w:type="dxa"/>
            <w:vAlign w:val="center"/>
          </w:tcPr>
          <w:p w14:paraId="525974F6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4CE8E5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BDF6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BB7C1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8A74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19AB6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7586B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1DF2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5DB41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767CE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46046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8E4F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A8485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F4F6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8A6EA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68823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FC629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026C1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D816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1E1D9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0696A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715DC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CB6E0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EB15E75" w14:textId="77777777" w:rsidTr="004654AF">
        <w:tc>
          <w:tcPr>
            <w:tcW w:w="959" w:type="dxa"/>
            <w:vAlign w:val="center"/>
          </w:tcPr>
          <w:p w14:paraId="38AC1F9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E451B5B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03. Сектор материального контроля по телевизорам и мониторам </w:t>
            </w:r>
          </w:p>
        </w:tc>
        <w:tc>
          <w:tcPr>
            <w:tcW w:w="475" w:type="dxa"/>
            <w:vAlign w:val="center"/>
          </w:tcPr>
          <w:p w14:paraId="7C3745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78F2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E0D9D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B6446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0E645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D0929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952C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CD76A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F2E11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57215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B375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3AB12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F2D4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2DBB8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247F7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DF837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7F80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77D1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A72A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083C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FD7F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D1160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F4934A0" w14:textId="77777777" w:rsidTr="004654AF">
        <w:tc>
          <w:tcPr>
            <w:tcW w:w="959" w:type="dxa"/>
            <w:vAlign w:val="center"/>
          </w:tcPr>
          <w:p w14:paraId="35817D8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262026 </w:t>
            </w:r>
          </w:p>
        </w:tc>
        <w:tc>
          <w:tcPr>
            <w:tcW w:w="2655" w:type="dxa"/>
            <w:vAlign w:val="center"/>
          </w:tcPr>
          <w:p w14:paraId="43BA7C43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643E01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9D488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76E1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B22B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E4CC2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D23F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9E280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17723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8DAE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5AD2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745D3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CC1E8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5F756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5CAC64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C87E7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4C30E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A1ECD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ACC88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97C2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00239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05590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D8556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B843706" w14:textId="77777777" w:rsidTr="004654AF">
        <w:tc>
          <w:tcPr>
            <w:tcW w:w="959" w:type="dxa"/>
            <w:vAlign w:val="center"/>
          </w:tcPr>
          <w:p w14:paraId="1674C44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899BB32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07. Отдел обеспечения качества телевизоров и монито</w:t>
            </w:r>
            <w:r w:rsidRPr="00DC5784">
              <w:rPr>
                <w:b/>
                <w:sz w:val="18"/>
                <w:szCs w:val="18"/>
              </w:rPr>
              <w:lastRenderedPageBreak/>
              <w:t>ров</w:t>
            </w:r>
          </w:p>
        </w:tc>
        <w:tc>
          <w:tcPr>
            <w:tcW w:w="475" w:type="dxa"/>
            <w:vAlign w:val="center"/>
          </w:tcPr>
          <w:p w14:paraId="5CAF2EE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7A62C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D0CD8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0E885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34FC8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6D345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0D21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CBD7A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C0AEC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A18BD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22370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49B8D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E8AE4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17B59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1785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78E8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71D5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2521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7A4C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D79A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3E0D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A9184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E3A9187" w14:textId="77777777" w:rsidTr="004654AF">
        <w:tc>
          <w:tcPr>
            <w:tcW w:w="959" w:type="dxa"/>
            <w:vAlign w:val="center"/>
          </w:tcPr>
          <w:p w14:paraId="0A3FB98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9BD0313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01. Сектор обеспечения качества комплектующих </w:t>
            </w:r>
          </w:p>
        </w:tc>
        <w:tc>
          <w:tcPr>
            <w:tcW w:w="475" w:type="dxa"/>
            <w:vAlign w:val="center"/>
          </w:tcPr>
          <w:p w14:paraId="732BCE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2B086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92A2D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21C8A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BFD38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C70D7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FF960D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D058B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8D5B8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2033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058D6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B170A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FCBE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42FC6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D9B1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6C32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C8DD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D390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4B67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C3B7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5AA9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C25B9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42A2C43D" w14:textId="77777777" w:rsidTr="004654AF">
        <w:tc>
          <w:tcPr>
            <w:tcW w:w="959" w:type="dxa"/>
            <w:vAlign w:val="center"/>
          </w:tcPr>
          <w:p w14:paraId="67EDD0A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272026 </w:t>
            </w:r>
          </w:p>
        </w:tc>
        <w:tc>
          <w:tcPr>
            <w:tcW w:w="2655" w:type="dxa"/>
            <w:vAlign w:val="center"/>
          </w:tcPr>
          <w:p w14:paraId="296A134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65731D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4A4C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97741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F27E7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8F475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555E4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3739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AE89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2E4D4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FC532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2ADF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6C752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C5B9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77977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9FADB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7BCCE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1424C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77B4B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01D1B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7B75A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01000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0F142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890B348" w14:textId="77777777" w:rsidTr="004654AF">
        <w:tc>
          <w:tcPr>
            <w:tcW w:w="959" w:type="dxa"/>
            <w:vAlign w:val="center"/>
          </w:tcPr>
          <w:p w14:paraId="794F3CB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FD9B5A9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02. Группа входного контроля качества телевизоров и мониторов</w:t>
            </w:r>
          </w:p>
        </w:tc>
        <w:tc>
          <w:tcPr>
            <w:tcW w:w="475" w:type="dxa"/>
            <w:vAlign w:val="center"/>
          </w:tcPr>
          <w:p w14:paraId="0E1B0B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E9912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174EA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D67FC2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9410A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F3DDD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35D8B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6BFC6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628C5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53A48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7EE0C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25BD3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7C9C4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28711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A5C4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C6DD6D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D74A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464F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67E4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C0F5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7901F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F220E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1763D8C8" w14:textId="77777777" w:rsidTr="004654AF">
        <w:tc>
          <w:tcPr>
            <w:tcW w:w="959" w:type="dxa"/>
            <w:vAlign w:val="center"/>
          </w:tcPr>
          <w:p w14:paraId="223AADC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282026 </w:t>
            </w:r>
          </w:p>
        </w:tc>
        <w:tc>
          <w:tcPr>
            <w:tcW w:w="2655" w:type="dxa"/>
            <w:vAlign w:val="center"/>
          </w:tcPr>
          <w:p w14:paraId="40292586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059160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14:paraId="351E62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A5A2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5932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2F7B0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48E3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E4BAD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844DFD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4CAFD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A01EE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71EA4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DA847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C9B6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345A28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1D47C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FCB65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8F922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8A1BA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F8F92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1F4AF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2FF15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EF9FC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25B78B3" w14:textId="77777777" w:rsidTr="004654AF">
        <w:tc>
          <w:tcPr>
            <w:tcW w:w="959" w:type="dxa"/>
            <w:vAlign w:val="center"/>
          </w:tcPr>
          <w:p w14:paraId="6C802CB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292026 </w:t>
            </w:r>
          </w:p>
        </w:tc>
        <w:tc>
          <w:tcPr>
            <w:tcW w:w="2655" w:type="dxa"/>
            <w:vAlign w:val="center"/>
          </w:tcPr>
          <w:p w14:paraId="0C418F2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4A1D97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3967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42A5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DEBF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05238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53DD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52E2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7D3D8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5235E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8EF89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872A0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087B0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880A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2E1460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ED737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178BC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FF6CB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F1FFD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3F121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49B4E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51B05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8B351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3098A6A" w14:textId="77777777" w:rsidTr="004654AF">
        <w:tc>
          <w:tcPr>
            <w:tcW w:w="959" w:type="dxa"/>
            <w:vAlign w:val="center"/>
          </w:tcPr>
          <w:p w14:paraId="5A321F1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FE00B80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03. Группа выходного контроля качества телевизоров и мониторов</w:t>
            </w:r>
          </w:p>
        </w:tc>
        <w:tc>
          <w:tcPr>
            <w:tcW w:w="475" w:type="dxa"/>
            <w:vAlign w:val="center"/>
          </w:tcPr>
          <w:p w14:paraId="61260C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BB21D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B2BD7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C0905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12BD4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973E4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E0FD9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1239F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EA559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85700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C861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E57B8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6069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BBDFD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A273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D445E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2EA0D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80A0A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3F56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E6A1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D82B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E09A4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C66483B" w14:textId="77777777" w:rsidTr="004654AF">
        <w:tc>
          <w:tcPr>
            <w:tcW w:w="959" w:type="dxa"/>
            <w:vAlign w:val="center"/>
          </w:tcPr>
          <w:p w14:paraId="500FEEA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302026 </w:t>
            </w:r>
          </w:p>
        </w:tc>
        <w:tc>
          <w:tcPr>
            <w:tcW w:w="2655" w:type="dxa"/>
            <w:vAlign w:val="center"/>
          </w:tcPr>
          <w:p w14:paraId="0E4471E4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72D1E1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8CFD1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A25B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8CDA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8A03D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5B9D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AA36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05DD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1C93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34886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05B42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81D5A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929BA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60E025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2163D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A509A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14448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3A946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FF029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B72FA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50F60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9FEBB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3BE9F62" w14:textId="77777777" w:rsidTr="004654AF">
        <w:tc>
          <w:tcPr>
            <w:tcW w:w="959" w:type="dxa"/>
            <w:vAlign w:val="center"/>
          </w:tcPr>
          <w:p w14:paraId="3AEDE5D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3980E60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08. Отдел обеспечения качества холодильников и стиральных машин</w:t>
            </w:r>
          </w:p>
        </w:tc>
        <w:tc>
          <w:tcPr>
            <w:tcW w:w="475" w:type="dxa"/>
            <w:vAlign w:val="center"/>
          </w:tcPr>
          <w:p w14:paraId="0B6C50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557CC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43B30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DCD6B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C923A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0C915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D4047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6032B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B143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57A69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4387E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661E5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4A5DA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9C942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012F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8576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17BA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68A3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47D4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A0C7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1191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C18F0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66E32A4" w14:textId="77777777" w:rsidTr="004654AF">
        <w:tc>
          <w:tcPr>
            <w:tcW w:w="959" w:type="dxa"/>
            <w:vAlign w:val="center"/>
          </w:tcPr>
          <w:p w14:paraId="62F538F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496FE58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Сектор линейного контроля качества холодильников и стиральных машин (продукт WM)</w:t>
            </w:r>
          </w:p>
        </w:tc>
        <w:tc>
          <w:tcPr>
            <w:tcW w:w="475" w:type="dxa"/>
            <w:vAlign w:val="center"/>
          </w:tcPr>
          <w:p w14:paraId="5FA873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518D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FA151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CF2B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8D177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6DB89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250E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BBBD4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D02F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0BE61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2C002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B3D87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27E83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A899B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2810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1967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9E00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7B441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F078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8527F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000BE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797D25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46F24362" w14:textId="77777777" w:rsidTr="004654AF">
        <w:tc>
          <w:tcPr>
            <w:tcW w:w="959" w:type="dxa"/>
            <w:vAlign w:val="center"/>
          </w:tcPr>
          <w:p w14:paraId="7C99BD4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312026 </w:t>
            </w:r>
          </w:p>
        </w:tc>
        <w:tc>
          <w:tcPr>
            <w:tcW w:w="2655" w:type="dxa"/>
            <w:vAlign w:val="center"/>
          </w:tcPr>
          <w:p w14:paraId="30FE543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качеству</w:t>
            </w:r>
          </w:p>
        </w:tc>
        <w:tc>
          <w:tcPr>
            <w:tcW w:w="475" w:type="dxa"/>
            <w:vAlign w:val="center"/>
          </w:tcPr>
          <w:p w14:paraId="27F251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36DE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2143D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D8003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300A7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15FF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5F136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1CA3E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D8C0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46A43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BAF7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EC0CD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58C64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606FF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58A83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DE104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C645E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1790C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BF222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320E9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0A8BF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4D268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7462B11" w14:textId="77777777" w:rsidTr="004654AF">
        <w:tc>
          <w:tcPr>
            <w:tcW w:w="959" w:type="dxa"/>
            <w:vAlign w:val="center"/>
          </w:tcPr>
          <w:p w14:paraId="570FEED3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322026 </w:t>
            </w:r>
          </w:p>
        </w:tc>
        <w:tc>
          <w:tcPr>
            <w:tcW w:w="2655" w:type="dxa"/>
            <w:vAlign w:val="center"/>
          </w:tcPr>
          <w:p w14:paraId="194A07E5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481D9D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3340C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D988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61E7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900E1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1C7E6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E870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C2EFF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0E23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36871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DA1A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24105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7814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50BB6B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10E7A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637E4A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F0988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BB516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D391D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32CAB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AC35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094CB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713F880" w14:textId="77777777" w:rsidTr="004654AF">
        <w:tc>
          <w:tcPr>
            <w:tcW w:w="959" w:type="dxa"/>
            <w:vAlign w:val="center"/>
          </w:tcPr>
          <w:p w14:paraId="59EF1CB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52C9355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02. Сектор выходного контроля качества холодильников и стиральных машин </w:t>
            </w:r>
          </w:p>
        </w:tc>
        <w:tc>
          <w:tcPr>
            <w:tcW w:w="475" w:type="dxa"/>
            <w:vAlign w:val="center"/>
          </w:tcPr>
          <w:p w14:paraId="5A1D06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88DE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BD22B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8E5F7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95539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588E6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000EA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E3A2D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8F9F7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8976C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42902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4415B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6624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B86E4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10B5D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BFEB7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D992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CEC3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2D22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F8E1E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29F8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72C3C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EF0430C" w14:textId="77777777" w:rsidTr="004654AF">
        <w:tc>
          <w:tcPr>
            <w:tcW w:w="959" w:type="dxa"/>
            <w:vAlign w:val="center"/>
          </w:tcPr>
          <w:p w14:paraId="64311BF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332026 </w:t>
            </w:r>
          </w:p>
        </w:tc>
        <w:tc>
          <w:tcPr>
            <w:tcW w:w="2655" w:type="dxa"/>
            <w:vAlign w:val="center"/>
          </w:tcPr>
          <w:p w14:paraId="4B0BC2C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1D3C2E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D1A9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61EB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8DA0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D6557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E580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6C72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7F73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981F9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A4098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B2825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324F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B2C31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398081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1EF7D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B9FA1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60159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CC2EC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CF3A4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A09EC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D478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71801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D3CA5F6" w14:textId="77777777" w:rsidTr="004654AF">
        <w:tc>
          <w:tcPr>
            <w:tcW w:w="959" w:type="dxa"/>
            <w:vAlign w:val="center"/>
          </w:tcPr>
          <w:p w14:paraId="6249316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CF9E50F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03. Бригада линейного контроля качества холодильников и стиральных машин (продукт REF)</w:t>
            </w:r>
          </w:p>
        </w:tc>
        <w:tc>
          <w:tcPr>
            <w:tcW w:w="475" w:type="dxa"/>
            <w:vAlign w:val="center"/>
          </w:tcPr>
          <w:p w14:paraId="09D54E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73962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F94EA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EF5FB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DAB5D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3D7E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3DB2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5F8F5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AFFE3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5B5AA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56884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5B4CB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3F4FA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82A2D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2155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CF93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5397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9DFDE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6029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30AB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1D70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27493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53AF168" w14:textId="77777777" w:rsidTr="004654AF">
        <w:tc>
          <w:tcPr>
            <w:tcW w:w="959" w:type="dxa"/>
            <w:vAlign w:val="center"/>
          </w:tcPr>
          <w:p w14:paraId="4AB7B3D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342026 </w:t>
            </w:r>
          </w:p>
        </w:tc>
        <w:tc>
          <w:tcPr>
            <w:tcW w:w="2655" w:type="dxa"/>
            <w:vAlign w:val="center"/>
          </w:tcPr>
          <w:p w14:paraId="047A570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64699C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29D4F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80CFB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1BCB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665363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1088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43C2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B8087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CE814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E6670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AEB33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C1975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7BA3D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3ED8F0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3996A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F8D9A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670C3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F12E4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C3F3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26476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32A3C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66B16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20BEFB4" w14:textId="77777777" w:rsidTr="004654AF">
        <w:tc>
          <w:tcPr>
            <w:tcW w:w="959" w:type="dxa"/>
            <w:vAlign w:val="center"/>
          </w:tcPr>
          <w:p w14:paraId="614BEB1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8868FB2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09. Отдел организации таможенного оформления</w:t>
            </w:r>
          </w:p>
        </w:tc>
        <w:tc>
          <w:tcPr>
            <w:tcW w:w="475" w:type="dxa"/>
            <w:vAlign w:val="center"/>
          </w:tcPr>
          <w:p w14:paraId="1D437E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15113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5CA9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3D270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B233F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24CE7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B57BF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0632F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81459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FB9C8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56024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45F11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E3B74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9F398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3D68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D632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600A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67AC2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9194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F1A6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E88C1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F73A1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72A2CEA" w14:textId="77777777" w:rsidTr="004654AF">
        <w:tc>
          <w:tcPr>
            <w:tcW w:w="959" w:type="dxa"/>
            <w:vAlign w:val="center"/>
          </w:tcPr>
          <w:p w14:paraId="4EF7CD4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352026 </w:t>
            </w:r>
          </w:p>
        </w:tc>
        <w:tc>
          <w:tcPr>
            <w:tcW w:w="2655" w:type="dxa"/>
            <w:vAlign w:val="center"/>
          </w:tcPr>
          <w:p w14:paraId="138A93B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465221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7D1CC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69B11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5EC57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6F444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3F3F2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9EC4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5DC8B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CF08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7799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43EB5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A83E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582C7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51F71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252DE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026E1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EA2E7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AA8DE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B5E0F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808D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8C5EC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BFB6A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3690378" w14:textId="77777777" w:rsidTr="004654AF">
        <w:tc>
          <w:tcPr>
            <w:tcW w:w="959" w:type="dxa"/>
            <w:vAlign w:val="center"/>
          </w:tcPr>
          <w:p w14:paraId="280A138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362026 </w:t>
            </w:r>
          </w:p>
        </w:tc>
        <w:tc>
          <w:tcPr>
            <w:tcW w:w="2655" w:type="dxa"/>
            <w:vAlign w:val="center"/>
          </w:tcPr>
          <w:p w14:paraId="259B1781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49E168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8468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DACCC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940A3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FCD82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A106A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2D3B7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2CD5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11F8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A897C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7862A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110C3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1B95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6C410D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6C04E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A9D26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9D931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C514F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66182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5C940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4C67B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D88C7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8FE086B" w14:textId="77777777" w:rsidTr="004654AF">
        <w:tc>
          <w:tcPr>
            <w:tcW w:w="959" w:type="dxa"/>
            <w:vAlign w:val="center"/>
          </w:tcPr>
          <w:p w14:paraId="0EB6C85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52FAE56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Таможенный сектор</w:t>
            </w:r>
          </w:p>
        </w:tc>
        <w:tc>
          <w:tcPr>
            <w:tcW w:w="475" w:type="dxa"/>
            <w:vAlign w:val="center"/>
          </w:tcPr>
          <w:p w14:paraId="613FC3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64490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567E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43E62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86384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E43E9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B4173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8FFB1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520C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AB2B1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44F31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D3333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4FEA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4EC89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15893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E1E14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30804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5ACE53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E175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874BE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1AA61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06CCC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6A477051" w14:textId="77777777" w:rsidTr="004654AF">
        <w:tc>
          <w:tcPr>
            <w:tcW w:w="959" w:type="dxa"/>
            <w:vAlign w:val="center"/>
          </w:tcPr>
          <w:p w14:paraId="4495E1C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372026 </w:t>
            </w:r>
          </w:p>
        </w:tc>
        <w:tc>
          <w:tcPr>
            <w:tcW w:w="2655" w:type="dxa"/>
            <w:vAlign w:val="center"/>
          </w:tcPr>
          <w:p w14:paraId="4503D20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таможенному оформлению</w:t>
            </w:r>
          </w:p>
        </w:tc>
        <w:tc>
          <w:tcPr>
            <w:tcW w:w="475" w:type="dxa"/>
            <w:vAlign w:val="center"/>
          </w:tcPr>
          <w:p w14:paraId="3E9D59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9149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1BD75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439E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91326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EB8C4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68B7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94C1B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7CF73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CA1F3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F605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83CE5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3855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32FA1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5475E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DF186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5B92E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C2D73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6A679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B8A4C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3ABB6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D8534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6FAAF69" w14:textId="77777777" w:rsidTr="004654AF">
        <w:tc>
          <w:tcPr>
            <w:tcW w:w="959" w:type="dxa"/>
            <w:vAlign w:val="center"/>
          </w:tcPr>
          <w:p w14:paraId="51ACB71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9F86A6E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02. Сектор внешнеэкономической деятельности </w:t>
            </w:r>
          </w:p>
        </w:tc>
        <w:tc>
          <w:tcPr>
            <w:tcW w:w="475" w:type="dxa"/>
            <w:vAlign w:val="center"/>
          </w:tcPr>
          <w:p w14:paraId="7A17FA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502C8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6D254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E0569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0AFF2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8E42D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A38B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11B34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BA933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53673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4F62E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35E11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AD852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7EB0E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F9734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D3D4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82B7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B453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CE976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37C2F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367C3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B473C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2E544E7" w14:textId="77777777" w:rsidTr="004654AF">
        <w:tc>
          <w:tcPr>
            <w:tcW w:w="959" w:type="dxa"/>
            <w:vAlign w:val="center"/>
          </w:tcPr>
          <w:p w14:paraId="0A284DB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382026 </w:t>
            </w:r>
          </w:p>
        </w:tc>
        <w:tc>
          <w:tcPr>
            <w:tcW w:w="2655" w:type="dxa"/>
            <w:vAlign w:val="center"/>
          </w:tcPr>
          <w:p w14:paraId="47399DED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086C55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06D5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43B3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447DD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15D7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F70A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5CB0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2F63E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C777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E4732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C5F3A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C5FD9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1CC7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5F1BA6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2CF20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F1796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6F657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7501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AB83B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8D658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1FAF7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3F115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23B6CC7" w14:textId="77777777" w:rsidTr="004654AF">
        <w:tc>
          <w:tcPr>
            <w:tcW w:w="959" w:type="dxa"/>
            <w:vAlign w:val="center"/>
          </w:tcPr>
          <w:p w14:paraId="40914263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392026 </w:t>
            </w:r>
          </w:p>
        </w:tc>
        <w:tc>
          <w:tcPr>
            <w:tcW w:w="2655" w:type="dxa"/>
            <w:vAlign w:val="center"/>
          </w:tcPr>
          <w:p w14:paraId="1FAC9C1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3BED0D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1F43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A7227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62DD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3D29C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D7A1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84C10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922D9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0A16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320C4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B1A4F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B77E6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1DDFB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C042E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77379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40839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A8EF6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99209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273E4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3012D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F46F2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FC6A1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41BE816" w14:textId="77777777" w:rsidTr="004654AF">
        <w:tc>
          <w:tcPr>
            <w:tcW w:w="959" w:type="dxa"/>
            <w:vAlign w:val="center"/>
          </w:tcPr>
          <w:p w14:paraId="1CC8E69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241D4BD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10. Отдел охраны труда, промышленной безопасности и энергообеспечения</w:t>
            </w:r>
          </w:p>
        </w:tc>
        <w:tc>
          <w:tcPr>
            <w:tcW w:w="475" w:type="dxa"/>
            <w:vAlign w:val="center"/>
          </w:tcPr>
          <w:p w14:paraId="128B39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37C0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FCDD5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68C57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103A7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36FF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CE594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E7E45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3EBF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B5616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0B894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426A9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A50D8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A9C56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ABD98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69ED0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BED7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56D35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9A92F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8307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FBC9C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1DDC6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C77998C" w14:textId="77777777" w:rsidTr="004654AF">
        <w:tc>
          <w:tcPr>
            <w:tcW w:w="959" w:type="dxa"/>
            <w:vAlign w:val="center"/>
          </w:tcPr>
          <w:p w14:paraId="4DA37CE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3FB1C0F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Служба охраны труда и промышленной безопасности</w:t>
            </w:r>
          </w:p>
        </w:tc>
        <w:tc>
          <w:tcPr>
            <w:tcW w:w="475" w:type="dxa"/>
            <w:vAlign w:val="center"/>
          </w:tcPr>
          <w:p w14:paraId="23702E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1A6C1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5AC5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66197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8F9B1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E0BB0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17BFC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C9ED9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4FBD2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BC09B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70B5C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9EE90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3A52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8883F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EA53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1892A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38DE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CD6D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0054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B12D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361B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FD3D3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ED1AD4C" w14:textId="77777777" w:rsidTr="004654AF">
        <w:tc>
          <w:tcPr>
            <w:tcW w:w="959" w:type="dxa"/>
            <w:vAlign w:val="center"/>
          </w:tcPr>
          <w:p w14:paraId="134A829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402026 </w:t>
            </w:r>
          </w:p>
        </w:tc>
        <w:tc>
          <w:tcPr>
            <w:tcW w:w="2655" w:type="dxa"/>
            <w:vAlign w:val="center"/>
          </w:tcPr>
          <w:p w14:paraId="2C801ED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vAlign w:val="center"/>
          </w:tcPr>
          <w:p w14:paraId="4A2BE4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FC91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5F3D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C8E0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94740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9218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CAF7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942C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87F32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2C751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9893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6F24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E9F0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6ACE40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596B3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16C81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AC069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2A823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77299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28848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15556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1D260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B1297CA" w14:textId="77777777" w:rsidTr="004654AF">
        <w:tc>
          <w:tcPr>
            <w:tcW w:w="959" w:type="dxa"/>
            <w:vAlign w:val="center"/>
          </w:tcPr>
          <w:p w14:paraId="1CF207E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412026 </w:t>
            </w:r>
          </w:p>
        </w:tc>
        <w:tc>
          <w:tcPr>
            <w:tcW w:w="2655" w:type="dxa"/>
            <w:vAlign w:val="center"/>
          </w:tcPr>
          <w:p w14:paraId="0C26648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37EBD5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D65BC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2FDB1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A27D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BCEB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A1C0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6380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334C6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A350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444E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83B3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88A28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32C3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181BD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93F13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3D3B6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C16DE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46D82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82A21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34391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227F2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18875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886B76E" w14:textId="77777777" w:rsidTr="004654AF">
        <w:tc>
          <w:tcPr>
            <w:tcW w:w="959" w:type="dxa"/>
            <w:vAlign w:val="center"/>
          </w:tcPr>
          <w:p w14:paraId="3355D3B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422026 </w:t>
            </w:r>
          </w:p>
        </w:tc>
        <w:tc>
          <w:tcPr>
            <w:tcW w:w="2655" w:type="dxa"/>
            <w:vAlign w:val="center"/>
          </w:tcPr>
          <w:p w14:paraId="7EA7B0D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02387C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C199E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E4FA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68A2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D38C0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54DEC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73475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84D4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0DC3B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BDA38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BF2B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E2CE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1C33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E00C0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DD27C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F0391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6E6C0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D6D05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A814E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DA657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17902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A4EB5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CE2A017" w14:textId="77777777" w:rsidTr="004654AF">
        <w:tc>
          <w:tcPr>
            <w:tcW w:w="959" w:type="dxa"/>
            <w:vAlign w:val="center"/>
          </w:tcPr>
          <w:p w14:paraId="7337E30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20C9AB8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11. Отдел планирования</w:t>
            </w:r>
          </w:p>
        </w:tc>
        <w:tc>
          <w:tcPr>
            <w:tcW w:w="475" w:type="dxa"/>
            <w:vAlign w:val="center"/>
          </w:tcPr>
          <w:p w14:paraId="78985A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7CE78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6FB19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A12A1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7C139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ABAF8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1D9EE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09AC5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C8CE8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4B53B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7BA8B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8B7F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ABD2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EB092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6FC4B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7D6A7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D38C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EBADD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1C350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F9D9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81CE4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775CA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D34C175" w14:textId="77777777" w:rsidTr="004654AF">
        <w:tc>
          <w:tcPr>
            <w:tcW w:w="959" w:type="dxa"/>
            <w:vAlign w:val="center"/>
          </w:tcPr>
          <w:p w14:paraId="4D2487EB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432026 </w:t>
            </w:r>
          </w:p>
        </w:tc>
        <w:tc>
          <w:tcPr>
            <w:tcW w:w="2655" w:type="dxa"/>
            <w:vAlign w:val="center"/>
          </w:tcPr>
          <w:p w14:paraId="0D7F1C1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vAlign w:val="center"/>
          </w:tcPr>
          <w:p w14:paraId="606455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32BD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9C58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DF262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6A835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E0D29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9F2CD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2D546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B0F51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5C340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E9806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4E91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35BE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6C80C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38146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1820D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5539F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40D9E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97E78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3D3CF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FC0B4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ED42F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DD7B77F" w14:textId="77777777" w:rsidTr="004654AF">
        <w:tc>
          <w:tcPr>
            <w:tcW w:w="959" w:type="dxa"/>
            <w:vAlign w:val="center"/>
          </w:tcPr>
          <w:p w14:paraId="2BEE6A4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47068FA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01. Сектор контроля бюджета </w:t>
            </w:r>
          </w:p>
        </w:tc>
        <w:tc>
          <w:tcPr>
            <w:tcW w:w="475" w:type="dxa"/>
            <w:vAlign w:val="center"/>
          </w:tcPr>
          <w:p w14:paraId="177845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166F5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3BA46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C3D08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C8BCC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A24CC0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0B37E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0F7DF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04C4A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9E29C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5AB1E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0B40A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0FA2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0E0D4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3AF8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D641B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87D4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ED6C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669E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EC66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B2927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4CD94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0B4633C" w14:textId="77777777" w:rsidTr="004654AF">
        <w:tc>
          <w:tcPr>
            <w:tcW w:w="959" w:type="dxa"/>
            <w:vAlign w:val="center"/>
          </w:tcPr>
          <w:p w14:paraId="77A743B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442026 </w:t>
            </w:r>
          </w:p>
        </w:tc>
        <w:tc>
          <w:tcPr>
            <w:tcW w:w="2655" w:type="dxa"/>
            <w:vAlign w:val="center"/>
          </w:tcPr>
          <w:p w14:paraId="66DE0013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6DB5BA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B0A8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72AB3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2EDD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CEAFF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65FD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C57B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82E56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BD59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F1C20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5283A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349EA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A904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01517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4425D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103D8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BA116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DE9FBA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46821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E800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45D0B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081DA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110F99A" w14:textId="77777777" w:rsidTr="004654AF">
        <w:tc>
          <w:tcPr>
            <w:tcW w:w="959" w:type="dxa"/>
            <w:vAlign w:val="center"/>
          </w:tcPr>
          <w:p w14:paraId="134FD07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452026 </w:t>
            </w:r>
          </w:p>
        </w:tc>
        <w:tc>
          <w:tcPr>
            <w:tcW w:w="2655" w:type="dxa"/>
            <w:vAlign w:val="center"/>
          </w:tcPr>
          <w:p w14:paraId="77FC11C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vAlign w:val="center"/>
          </w:tcPr>
          <w:p w14:paraId="1C430F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AC21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96A7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A4A5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26FFA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D97B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E5C0E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CB7ED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72BC9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5E81F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0C32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FF79F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A037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426E24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66CD7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88EC8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8A710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C37D3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4C646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57B53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74C52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605A1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FC51C56" w14:textId="77777777" w:rsidTr="004654AF">
        <w:tc>
          <w:tcPr>
            <w:tcW w:w="959" w:type="dxa"/>
            <w:vAlign w:val="center"/>
          </w:tcPr>
          <w:p w14:paraId="23443D7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BF70B19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12. Отдел по общим вопросам и безопасности</w:t>
            </w:r>
          </w:p>
        </w:tc>
        <w:tc>
          <w:tcPr>
            <w:tcW w:w="475" w:type="dxa"/>
            <w:vAlign w:val="center"/>
          </w:tcPr>
          <w:p w14:paraId="1F7184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E72C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FA4DE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E6DD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DD330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09EB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99075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5F924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1E975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442C5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09BD5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547B0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52B0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14420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A728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0D330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FE79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8366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FA6B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0680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8BC0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6719D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86B495C" w14:textId="77777777" w:rsidTr="004654AF">
        <w:tc>
          <w:tcPr>
            <w:tcW w:w="959" w:type="dxa"/>
            <w:vAlign w:val="center"/>
          </w:tcPr>
          <w:p w14:paraId="57DCFDC3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462026 </w:t>
            </w:r>
          </w:p>
        </w:tc>
        <w:tc>
          <w:tcPr>
            <w:tcW w:w="2655" w:type="dxa"/>
            <w:vAlign w:val="center"/>
          </w:tcPr>
          <w:p w14:paraId="53FFF89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информационной безопасности</w:t>
            </w:r>
          </w:p>
        </w:tc>
        <w:tc>
          <w:tcPr>
            <w:tcW w:w="475" w:type="dxa"/>
            <w:vAlign w:val="center"/>
          </w:tcPr>
          <w:p w14:paraId="1DF139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2BA8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7FE3DB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914B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0F05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F6335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17D2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000F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251C9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A42D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79CB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2780C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28297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701CA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ABD88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142BCA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F01D5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47891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0657D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09AEC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2610A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FD8BA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E47A371" w14:textId="77777777" w:rsidTr="004654AF">
        <w:tc>
          <w:tcPr>
            <w:tcW w:w="959" w:type="dxa"/>
            <w:vAlign w:val="center"/>
          </w:tcPr>
          <w:p w14:paraId="16EA0F5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C5A2F14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Сектор по общим вопросам</w:t>
            </w:r>
          </w:p>
        </w:tc>
        <w:tc>
          <w:tcPr>
            <w:tcW w:w="475" w:type="dxa"/>
            <w:vAlign w:val="center"/>
          </w:tcPr>
          <w:p w14:paraId="1ACCE2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12909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59FC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3967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3873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6AE38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BAB3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993CB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5E2A0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22B67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629FF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42E72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E6CC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547EA9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FF44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5E54B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8A093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3B31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F98E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D9CB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5E38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F97D1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AC309CB" w14:textId="77777777" w:rsidTr="004654AF">
        <w:tc>
          <w:tcPr>
            <w:tcW w:w="959" w:type="dxa"/>
            <w:vAlign w:val="center"/>
          </w:tcPr>
          <w:p w14:paraId="2D560AE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472026 </w:t>
            </w:r>
          </w:p>
        </w:tc>
        <w:tc>
          <w:tcPr>
            <w:tcW w:w="2655" w:type="dxa"/>
            <w:vAlign w:val="center"/>
          </w:tcPr>
          <w:p w14:paraId="58ED2C7D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75" w:type="dxa"/>
            <w:vAlign w:val="center"/>
          </w:tcPr>
          <w:p w14:paraId="1DD098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8368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A5A9F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195B6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7809C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F5D2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A507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60E10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AAC7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6AAEC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650BB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23DE6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C624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B69A3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EA161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0215B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AB267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94975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220C1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DAA0F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02365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8FD5C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930D341" w14:textId="77777777" w:rsidTr="004654AF">
        <w:tc>
          <w:tcPr>
            <w:tcW w:w="959" w:type="dxa"/>
            <w:vAlign w:val="center"/>
          </w:tcPr>
          <w:p w14:paraId="175B7B0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482026 </w:t>
            </w:r>
          </w:p>
        </w:tc>
        <w:tc>
          <w:tcPr>
            <w:tcW w:w="2655" w:type="dxa"/>
            <w:vAlign w:val="center"/>
          </w:tcPr>
          <w:p w14:paraId="2B8A8911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vAlign w:val="center"/>
          </w:tcPr>
          <w:p w14:paraId="7CB911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2DCF6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E3D0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BBF0D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B6F50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7A55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36C6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875ED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F1333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9B8B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31D3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286F4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5BB8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FBAB0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80583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68E73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1ED71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D2A57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C6DF6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18D8F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EC72A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9C658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D9655A4" w14:textId="77777777" w:rsidTr="004654AF">
        <w:tc>
          <w:tcPr>
            <w:tcW w:w="959" w:type="dxa"/>
            <w:vAlign w:val="center"/>
          </w:tcPr>
          <w:p w14:paraId="2125493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492026 </w:t>
            </w:r>
          </w:p>
        </w:tc>
        <w:tc>
          <w:tcPr>
            <w:tcW w:w="2655" w:type="dxa"/>
            <w:vAlign w:val="center"/>
          </w:tcPr>
          <w:p w14:paraId="2E76374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083405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EB83D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D2BD8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2EE32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FCD393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17E7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1791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A4244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4B2E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E5358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E7893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2B7E3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A994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BA617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DEB1C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FA530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F497B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120F8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8E036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C8CD8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24C8F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E32CA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A9CC90F" w14:textId="77777777" w:rsidTr="004654AF">
        <w:tc>
          <w:tcPr>
            <w:tcW w:w="959" w:type="dxa"/>
            <w:vAlign w:val="center"/>
          </w:tcPr>
          <w:p w14:paraId="0B606C1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502026 </w:t>
            </w:r>
          </w:p>
        </w:tc>
        <w:tc>
          <w:tcPr>
            <w:tcW w:w="2655" w:type="dxa"/>
            <w:vAlign w:val="center"/>
          </w:tcPr>
          <w:p w14:paraId="0D1F7D6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0C1ACA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D5D5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87AD7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A578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60820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E0BE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02EC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036A9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C0837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25719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6BE3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00472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9A5B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DABF0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846C1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D7109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47D85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E741C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76FC7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63A56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71F18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F0695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4FC4132" w14:textId="77777777" w:rsidTr="004654AF">
        <w:tc>
          <w:tcPr>
            <w:tcW w:w="959" w:type="dxa"/>
            <w:vAlign w:val="center"/>
          </w:tcPr>
          <w:p w14:paraId="2BDA07D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512026 </w:t>
            </w:r>
          </w:p>
        </w:tc>
        <w:tc>
          <w:tcPr>
            <w:tcW w:w="2655" w:type="dxa"/>
            <w:vAlign w:val="center"/>
          </w:tcPr>
          <w:p w14:paraId="666A755A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1D24DF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A9A6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95A6C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FDEF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4DCEF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CEDA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A2F5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2B570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9DA7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C2F86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64BCF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563A6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AF5AB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1DB77A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2E0D9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7011F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12379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8F710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94DB6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55E9D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9D395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50E69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CECBA5D" w14:textId="77777777" w:rsidTr="004654AF">
        <w:tc>
          <w:tcPr>
            <w:tcW w:w="959" w:type="dxa"/>
            <w:vAlign w:val="center"/>
          </w:tcPr>
          <w:p w14:paraId="7C5DEF7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522026 </w:t>
            </w:r>
          </w:p>
        </w:tc>
        <w:tc>
          <w:tcPr>
            <w:tcW w:w="2655" w:type="dxa"/>
            <w:vAlign w:val="center"/>
          </w:tcPr>
          <w:p w14:paraId="3AB8429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49E00BC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32F9D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4BE7A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A632B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99639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3899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5945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4B972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97D17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F06B6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8D06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04554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D869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6F4DBC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43892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96243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9CB87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016A4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FA36F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C045E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E9C76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3847E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374F75AF" w14:textId="77777777" w:rsidTr="004654AF">
        <w:tc>
          <w:tcPr>
            <w:tcW w:w="959" w:type="dxa"/>
            <w:vAlign w:val="center"/>
          </w:tcPr>
          <w:p w14:paraId="10B65C7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532026 </w:t>
            </w:r>
          </w:p>
        </w:tc>
        <w:tc>
          <w:tcPr>
            <w:tcW w:w="2655" w:type="dxa"/>
            <w:vAlign w:val="center"/>
          </w:tcPr>
          <w:p w14:paraId="3F05796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автомобильного транспорта</w:t>
            </w:r>
          </w:p>
        </w:tc>
        <w:tc>
          <w:tcPr>
            <w:tcW w:w="475" w:type="dxa"/>
            <w:vAlign w:val="center"/>
          </w:tcPr>
          <w:p w14:paraId="500E2A4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A7977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0FBBD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49D281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C183C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D87FB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A743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FE1DB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9C92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FAE2F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72F8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DABF5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8F793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CF517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184BB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6C127E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C82FC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8130A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D96CF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D9060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6CB95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B3B26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FB725FC" w14:textId="77777777" w:rsidTr="004654AF">
        <w:tc>
          <w:tcPr>
            <w:tcW w:w="959" w:type="dxa"/>
            <w:vAlign w:val="center"/>
          </w:tcPr>
          <w:p w14:paraId="7E627C4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346E1D3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13. Отдел по производству стиральных машин</w:t>
            </w:r>
          </w:p>
        </w:tc>
        <w:tc>
          <w:tcPr>
            <w:tcW w:w="475" w:type="dxa"/>
            <w:vAlign w:val="center"/>
          </w:tcPr>
          <w:p w14:paraId="715225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76E10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4773A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D0ECB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B91A8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DFA99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1D83E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FF0BC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17538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8F365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C7B24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B30BB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78DFC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D169C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77DCC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15CF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FCFA2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9C2F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D43C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6227E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45EB9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0FD47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6AF7DC35" w14:textId="77777777" w:rsidTr="004654AF">
        <w:tc>
          <w:tcPr>
            <w:tcW w:w="959" w:type="dxa"/>
            <w:vAlign w:val="center"/>
          </w:tcPr>
          <w:p w14:paraId="4039111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85138FB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01. Участок сборки линии 2</w:t>
            </w:r>
          </w:p>
        </w:tc>
        <w:tc>
          <w:tcPr>
            <w:tcW w:w="475" w:type="dxa"/>
            <w:vAlign w:val="center"/>
          </w:tcPr>
          <w:p w14:paraId="0F03D3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0DC22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8312B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16A63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96FE5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C339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8BA9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8EEE4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B2AE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4E380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6B574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A4A02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46089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8FC5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9DD2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5AA4B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3027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6D25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4398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4EBF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0672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36EC1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99BD12E" w14:textId="77777777" w:rsidTr="004654AF">
        <w:tc>
          <w:tcPr>
            <w:tcW w:w="959" w:type="dxa"/>
            <w:vAlign w:val="center"/>
          </w:tcPr>
          <w:p w14:paraId="41C7CD0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542026 </w:t>
            </w:r>
          </w:p>
        </w:tc>
        <w:tc>
          <w:tcPr>
            <w:tcW w:w="2655" w:type="dxa"/>
            <w:vAlign w:val="center"/>
          </w:tcPr>
          <w:p w14:paraId="29121F8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374F38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53E5A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421F0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510A9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7B4F56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C664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1297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74412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8BB5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FC3C7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BC82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F100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AF04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0B43F6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95D1C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423FF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412D1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0FDF7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9FB65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C764B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13DEC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FA575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B1E898E" w14:textId="77777777" w:rsidTr="004654AF">
        <w:tc>
          <w:tcPr>
            <w:tcW w:w="959" w:type="dxa"/>
            <w:vAlign w:val="center"/>
          </w:tcPr>
          <w:p w14:paraId="29B4B0A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552026 </w:t>
            </w:r>
          </w:p>
        </w:tc>
        <w:tc>
          <w:tcPr>
            <w:tcW w:w="2655" w:type="dxa"/>
            <w:vAlign w:val="center"/>
          </w:tcPr>
          <w:p w14:paraId="13E9891A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013D782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370B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0B34C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99A23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39579F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952F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5F31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5F779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EA493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06EC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8AF26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256D8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CC7E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482920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CC7A7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42708D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2F01D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0AB2FE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25862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3D884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468BC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10D6D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019971D" w14:textId="77777777" w:rsidTr="004654AF">
        <w:tc>
          <w:tcPr>
            <w:tcW w:w="959" w:type="dxa"/>
            <w:vAlign w:val="center"/>
          </w:tcPr>
          <w:p w14:paraId="0D8FFF0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562026 </w:t>
            </w:r>
          </w:p>
        </w:tc>
        <w:tc>
          <w:tcPr>
            <w:tcW w:w="2655" w:type="dxa"/>
            <w:vAlign w:val="center"/>
          </w:tcPr>
          <w:p w14:paraId="68368AE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0F7C7D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E610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0589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88E4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77B68E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8406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F1C1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59F51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0684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12641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A6F2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6AFA8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BE1F8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570140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6269E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728DDDC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7825A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EE57B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4BEB5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35772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CD0E4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4E77F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1FFAFA2" w14:textId="77777777" w:rsidTr="004654AF">
        <w:tc>
          <w:tcPr>
            <w:tcW w:w="959" w:type="dxa"/>
            <w:vAlign w:val="center"/>
          </w:tcPr>
          <w:p w14:paraId="00C7252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572026 </w:t>
            </w:r>
          </w:p>
        </w:tc>
        <w:tc>
          <w:tcPr>
            <w:tcW w:w="2655" w:type="dxa"/>
            <w:vAlign w:val="center"/>
          </w:tcPr>
          <w:p w14:paraId="72E8248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4ECF0C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822DA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C1D36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7B263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51A146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31F49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24F05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C96A5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6A817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2F6D3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22B4A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1D838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F882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3EC027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CAAF4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7562BF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85BF3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AA95A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E115C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B1B91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BA36B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77156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9AE0856" w14:textId="77777777" w:rsidTr="004654AF">
        <w:tc>
          <w:tcPr>
            <w:tcW w:w="959" w:type="dxa"/>
            <w:vAlign w:val="center"/>
          </w:tcPr>
          <w:p w14:paraId="19018B1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582026 </w:t>
            </w:r>
          </w:p>
        </w:tc>
        <w:tc>
          <w:tcPr>
            <w:tcW w:w="2655" w:type="dxa"/>
            <w:vAlign w:val="center"/>
          </w:tcPr>
          <w:p w14:paraId="6B416511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46CF1F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2E938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81F1F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F80E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534FE1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A7844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2FADB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CB900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0583D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42A1A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51E0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622DA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219B7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3F9B2B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3EEBE4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7AAA40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0715A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7B392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F016F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52D58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7B5E4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810DA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FBD5BAD" w14:textId="77777777" w:rsidTr="004654AF">
        <w:tc>
          <w:tcPr>
            <w:tcW w:w="959" w:type="dxa"/>
            <w:vAlign w:val="center"/>
          </w:tcPr>
          <w:p w14:paraId="4482785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5C4FD582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02. Участок сборки контрольных панелей</w:t>
            </w:r>
          </w:p>
        </w:tc>
        <w:tc>
          <w:tcPr>
            <w:tcW w:w="475" w:type="dxa"/>
            <w:vAlign w:val="center"/>
          </w:tcPr>
          <w:p w14:paraId="7DBEBA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90AD3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F7248A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E590E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98184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8D740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4CB20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FAD3C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066F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5E290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C578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5BB83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5BBC8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0135A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7C49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81D050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55A5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C454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ED4A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446FB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37C7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0F846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36D3ED2F" w14:textId="77777777" w:rsidTr="004654AF">
        <w:tc>
          <w:tcPr>
            <w:tcW w:w="959" w:type="dxa"/>
            <w:vAlign w:val="center"/>
          </w:tcPr>
          <w:p w14:paraId="7E72F873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592026 </w:t>
            </w:r>
          </w:p>
        </w:tc>
        <w:tc>
          <w:tcPr>
            <w:tcW w:w="2655" w:type="dxa"/>
            <w:vAlign w:val="center"/>
          </w:tcPr>
          <w:p w14:paraId="1BB2569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23B131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FC405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E21C2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2AED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39F6DC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E82F7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4C8A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698B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C2A6E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2E499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DABA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03766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8704B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06FCE8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F5D28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23EABB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F1A13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6780F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6E627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68972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1F567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EA0B8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DD7427D" w14:textId="77777777" w:rsidTr="004654AF">
        <w:tc>
          <w:tcPr>
            <w:tcW w:w="959" w:type="dxa"/>
            <w:vAlign w:val="center"/>
          </w:tcPr>
          <w:p w14:paraId="7B3F024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602026 </w:t>
            </w:r>
          </w:p>
        </w:tc>
        <w:tc>
          <w:tcPr>
            <w:tcW w:w="2655" w:type="dxa"/>
            <w:vAlign w:val="center"/>
          </w:tcPr>
          <w:p w14:paraId="3B46842E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75" w:type="dxa"/>
            <w:vAlign w:val="center"/>
          </w:tcPr>
          <w:p w14:paraId="1B49A9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EF2C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9B8C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5C07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28905C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549CF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B9845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B9E6AE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76FB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A8AF0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41ED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F4DCB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78BC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00F24E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ABEBF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32B992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43D78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53460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56E66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76AB4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388EC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6EE44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410E723" w14:textId="77777777" w:rsidTr="004654AF">
        <w:tc>
          <w:tcPr>
            <w:tcW w:w="959" w:type="dxa"/>
            <w:vAlign w:val="center"/>
          </w:tcPr>
          <w:p w14:paraId="561EA20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612026 </w:t>
            </w:r>
          </w:p>
        </w:tc>
        <w:tc>
          <w:tcPr>
            <w:tcW w:w="2655" w:type="dxa"/>
            <w:vAlign w:val="center"/>
          </w:tcPr>
          <w:p w14:paraId="703BDB75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475" w:type="dxa"/>
            <w:vAlign w:val="center"/>
          </w:tcPr>
          <w:p w14:paraId="435F18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14:paraId="3242AA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29D2B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9D2C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2CB6C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10539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762A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59D9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F088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3C1BE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ABC86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D82C6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0C09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vAlign w:val="center"/>
          </w:tcPr>
          <w:p w14:paraId="11D17D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CBEC9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vAlign w:val="center"/>
          </w:tcPr>
          <w:p w14:paraId="2E3213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22374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54707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103CC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C329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F20E1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B6F33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C91E68D" w14:textId="77777777" w:rsidTr="004654AF">
        <w:tc>
          <w:tcPr>
            <w:tcW w:w="959" w:type="dxa"/>
            <w:vAlign w:val="center"/>
          </w:tcPr>
          <w:p w14:paraId="177FDBC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1F1ED4EF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03. Участок упаковки линии 2</w:t>
            </w:r>
          </w:p>
        </w:tc>
        <w:tc>
          <w:tcPr>
            <w:tcW w:w="475" w:type="dxa"/>
            <w:vAlign w:val="center"/>
          </w:tcPr>
          <w:p w14:paraId="7CDB89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D33E1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A669E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DE5A0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D3898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F51EC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4DDE1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19ED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0B3FC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3DE19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A8CA9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1447D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B9D942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74962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4A1E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7827B4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3C164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D2A5A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CEEAD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8505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3CE5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04184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421C5721" w14:textId="77777777" w:rsidTr="004654AF">
        <w:tc>
          <w:tcPr>
            <w:tcW w:w="959" w:type="dxa"/>
            <w:vAlign w:val="center"/>
          </w:tcPr>
          <w:p w14:paraId="74467CC5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622026 </w:t>
            </w:r>
          </w:p>
        </w:tc>
        <w:tc>
          <w:tcPr>
            <w:tcW w:w="2655" w:type="dxa"/>
            <w:vAlign w:val="center"/>
          </w:tcPr>
          <w:p w14:paraId="4F2D91B1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223B24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1F4C7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69280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465C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7F5A00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AC71A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42C1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2F6DD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8D4C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C70A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4FD7B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B79C2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9328E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139D63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7F970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576A35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09464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7F156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09AF9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45C71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98B33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C34D6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032B736" w14:textId="77777777" w:rsidTr="004654AF">
        <w:tc>
          <w:tcPr>
            <w:tcW w:w="959" w:type="dxa"/>
            <w:vAlign w:val="center"/>
          </w:tcPr>
          <w:p w14:paraId="5447745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632026 </w:t>
            </w:r>
          </w:p>
        </w:tc>
        <w:tc>
          <w:tcPr>
            <w:tcW w:w="2655" w:type="dxa"/>
            <w:vAlign w:val="center"/>
          </w:tcPr>
          <w:p w14:paraId="54460D68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технологического оборудования</w:t>
            </w:r>
          </w:p>
        </w:tc>
        <w:tc>
          <w:tcPr>
            <w:tcW w:w="475" w:type="dxa"/>
            <w:vAlign w:val="center"/>
          </w:tcPr>
          <w:p w14:paraId="1E7D41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vAlign w:val="center"/>
          </w:tcPr>
          <w:p w14:paraId="464C42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695FC3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2F8E2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51136E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1925E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74A970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3903A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1607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B2D8A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D1664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F25CF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8A5E3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F11C4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7A78E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2213FA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387A7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64181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A1C1A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3276E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AC424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1B4CD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67737F4" w14:textId="77777777" w:rsidTr="004654AF">
        <w:tc>
          <w:tcPr>
            <w:tcW w:w="959" w:type="dxa"/>
            <w:vAlign w:val="center"/>
          </w:tcPr>
          <w:p w14:paraId="64AB7DD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642026 </w:t>
            </w:r>
          </w:p>
        </w:tc>
        <w:tc>
          <w:tcPr>
            <w:tcW w:w="2655" w:type="dxa"/>
            <w:vAlign w:val="center"/>
          </w:tcPr>
          <w:p w14:paraId="2207784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автоматических и полуавтоматических линий </w:t>
            </w:r>
            <w:r>
              <w:rPr>
                <w:sz w:val="18"/>
                <w:szCs w:val="18"/>
              </w:rPr>
              <w:lastRenderedPageBreak/>
              <w:t>станков и установок</w:t>
            </w:r>
          </w:p>
        </w:tc>
        <w:tc>
          <w:tcPr>
            <w:tcW w:w="475" w:type="dxa"/>
            <w:vAlign w:val="center"/>
          </w:tcPr>
          <w:p w14:paraId="139CEC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vAlign w:val="center"/>
          </w:tcPr>
          <w:p w14:paraId="061FDA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1A6B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388C2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vAlign w:val="center"/>
          </w:tcPr>
          <w:p w14:paraId="30AD16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41A4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049A0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38CF5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C24B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5DFE9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A1BFE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F0EDD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85556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CDD25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4B0716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69EAB0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B78D41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56DDA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264B1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BEDE0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FBD9C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83438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6811F41" w14:textId="77777777" w:rsidTr="004654AF">
        <w:tc>
          <w:tcPr>
            <w:tcW w:w="959" w:type="dxa"/>
            <w:vAlign w:val="center"/>
          </w:tcPr>
          <w:p w14:paraId="66AA5D2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0C4DFB6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14. Отдел по производству телевизоров и мониторов</w:t>
            </w:r>
          </w:p>
        </w:tc>
        <w:tc>
          <w:tcPr>
            <w:tcW w:w="475" w:type="dxa"/>
            <w:vAlign w:val="center"/>
          </w:tcPr>
          <w:p w14:paraId="0BC71F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11388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6843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BE539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3D290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FEF7B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14FBB3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CE40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59F13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BFEC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7F08B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1334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5D14C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97CCA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75B6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F8D1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8E2A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9F339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0083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5C724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BE57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584191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1C974FDE" w14:textId="77777777" w:rsidTr="004654AF">
        <w:tc>
          <w:tcPr>
            <w:tcW w:w="959" w:type="dxa"/>
            <w:vAlign w:val="center"/>
          </w:tcPr>
          <w:p w14:paraId="0298FCC6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4225EA95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01. Участок линии L6 производства телевизоров </w:t>
            </w:r>
          </w:p>
        </w:tc>
        <w:tc>
          <w:tcPr>
            <w:tcW w:w="475" w:type="dxa"/>
            <w:vAlign w:val="center"/>
          </w:tcPr>
          <w:p w14:paraId="43A527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1F7B3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6B71A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98811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42692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6D189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A763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39020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B3A9C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9A31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05F72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8C169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EE6AC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27B23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1701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94C3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2E79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E7BD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59B0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CE11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D807C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6544D4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1BC7D529" w14:textId="77777777" w:rsidTr="004654AF">
        <w:tc>
          <w:tcPr>
            <w:tcW w:w="959" w:type="dxa"/>
            <w:vAlign w:val="center"/>
          </w:tcPr>
          <w:p w14:paraId="73DFB66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652026 </w:t>
            </w:r>
          </w:p>
        </w:tc>
        <w:tc>
          <w:tcPr>
            <w:tcW w:w="2655" w:type="dxa"/>
            <w:vAlign w:val="center"/>
          </w:tcPr>
          <w:p w14:paraId="6866C8C4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деталей и приборов</w:t>
            </w:r>
          </w:p>
        </w:tc>
        <w:tc>
          <w:tcPr>
            <w:tcW w:w="475" w:type="dxa"/>
            <w:vAlign w:val="center"/>
          </w:tcPr>
          <w:p w14:paraId="4A30FE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4A2C1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2EE56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76A8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3F32ED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BD70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18ACB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4AC47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0367D3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56DFF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7F528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32FA04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523B2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357597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B54DC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01A432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33105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AA44C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C275C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D279C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3B60E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A5361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8BF7B31" w14:textId="77777777" w:rsidTr="004654AF">
        <w:tc>
          <w:tcPr>
            <w:tcW w:w="959" w:type="dxa"/>
            <w:vAlign w:val="center"/>
          </w:tcPr>
          <w:p w14:paraId="5C493CB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0AC1D5E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02. Участок линии L3 производства телевизоров</w:t>
            </w:r>
          </w:p>
        </w:tc>
        <w:tc>
          <w:tcPr>
            <w:tcW w:w="475" w:type="dxa"/>
            <w:vAlign w:val="center"/>
          </w:tcPr>
          <w:p w14:paraId="65EF58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A24AB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BD745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C8B64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AACE2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58387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1FEFD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4C18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842CC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5BED6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54489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167C1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7C52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06B1D8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58FF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95D8F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55B71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029E6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27C56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71DA6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9578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C47C7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02AC70F" w14:textId="77777777" w:rsidTr="004654AF">
        <w:tc>
          <w:tcPr>
            <w:tcW w:w="959" w:type="dxa"/>
            <w:vAlign w:val="center"/>
          </w:tcPr>
          <w:p w14:paraId="34E5A9CB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662026 </w:t>
            </w:r>
          </w:p>
        </w:tc>
        <w:tc>
          <w:tcPr>
            <w:tcW w:w="2655" w:type="dxa"/>
            <w:vAlign w:val="center"/>
          </w:tcPr>
          <w:p w14:paraId="69AFA3EA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475" w:type="dxa"/>
            <w:vAlign w:val="center"/>
          </w:tcPr>
          <w:p w14:paraId="123039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F216A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FFADE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360D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2A9C7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64BC3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8D37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B9422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D01E9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D766A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CF64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52D5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9E727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43EE60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AE6B8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04A46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C8B61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A30A6B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77775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CE34E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774825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5E4A8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5587282" w14:textId="77777777" w:rsidTr="004654AF">
        <w:tc>
          <w:tcPr>
            <w:tcW w:w="959" w:type="dxa"/>
            <w:vAlign w:val="center"/>
          </w:tcPr>
          <w:p w14:paraId="1423673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D3B5783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03. Участок упаковки и аксессуаров (производство) </w:t>
            </w:r>
          </w:p>
        </w:tc>
        <w:tc>
          <w:tcPr>
            <w:tcW w:w="475" w:type="dxa"/>
            <w:vAlign w:val="center"/>
          </w:tcPr>
          <w:p w14:paraId="58990E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2D638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53C4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BA656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75F50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EA00D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40256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0E6FB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84AD0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93D67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A7CA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71603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28274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1B4CF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870C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7FB2E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A39E4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A002F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3417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D70289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2D112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49CFD6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D4D14DD" w14:textId="77777777" w:rsidTr="004654AF">
        <w:tc>
          <w:tcPr>
            <w:tcW w:w="959" w:type="dxa"/>
            <w:vAlign w:val="center"/>
          </w:tcPr>
          <w:p w14:paraId="6D2DD03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672026 </w:t>
            </w:r>
          </w:p>
        </w:tc>
        <w:tc>
          <w:tcPr>
            <w:tcW w:w="2655" w:type="dxa"/>
            <w:vAlign w:val="center"/>
          </w:tcPr>
          <w:p w14:paraId="119A033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475" w:type="dxa"/>
            <w:vAlign w:val="center"/>
          </w:tcPr>
          <w:p w14:paraId="5C7AD7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FA0DD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95433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E5A7D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70911B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D974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669E6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B305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9D3FC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49C3E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904C2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6B3E8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D955A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12B773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2D710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FA1DD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FC5700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468D0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41B80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E2CEC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C88D1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7E954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81E2ABB" w14:textId="77777777" w:rsidTr="004654AF">
        <w:tc>
          <w:tcPr>
            <w:tcW w:w="959" w:type="dxa"/>
            <w:vAlign w:val="center"/>
          </w:tcPr>
          <w:p w14:paraId="61260F7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C2C3661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04. Линия по производству жидкокристаллических панелей </w:t>
            </w:r>
          </w:p>
        </w:tc>
        <w:tc>
          <w:tcPr>
            <w:tcW w:w="475" w:type="dxa"/>
            <w:vAlign w:val="center"/>
          </w:tcPr>
          <w:p w14:paraId="172EDB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B9AAF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846DC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1955A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9BC6B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6BAF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A3D4F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D11CC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EE316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8E0FF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AC3883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A4D66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66D58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BDBCB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1226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6E29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4A37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4670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949DB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16F870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9BA7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472ED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3D52165" w14:textId="77777777" w:rsidTr="004654AF">
        <w:tc>
          <w:tcPr>
            <w:tcW w:w="959" w:type="dxa"/>
            <w:vAlign w:val="center"/>
          </w:tcPr>
          <w:p w14:paraId="385A4A8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682026 </w:t>
            </w:r>
          </w:p>
        </w:tc>
        <w:tc>
          <w:tcPr>
            <w:tcW w:w="2655" w:type="dxa"/>
            <w:vAlign w:val="center"/>
          </w:tcPr>
          <w:p w14:paraId="7AEA3452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Радиомеханик по ремонту радиоэлектронной аппаратуры и приборов</w:t>
            </w:r>
          </w:p>
        </w:tc>
        <w:tc>
          <w:tcPr>
            <w:tcW w:w="475" w:type="dxa"/>
            <w:vAlign w:val="center"/>
          </w:tcPr>
          <w:p w14:paraId="05E623B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F56CD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A5C44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AA79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7066BE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66F1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45396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5C94B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5820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DE1CB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59D9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3FB0F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8894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vAlign w:val="center"/>
          </w:tcPr>
          <w:p w14:paraId="5FA9BA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D656C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6F822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85FF7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4B30F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46498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246CB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0EBCF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17D027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52E8622" w14:textId="77777777" w:rsidTr="004654AF">
        <w:tc>
          <w:tcPr>
            <w:tcW w:w="959" w:type="dxa"/>
            <w:vAlign w:val="center"/>
          </w:tcPr>
          <w:p w14:paraId="426EEB1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43CE10A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05. BM Mass Production</w:t>
            </w:r>
          </w:p>
        </w:tc>
        <w:tc>
          <w:tcPr>
            <w:tcW w:w="475" w:type="dxa"/>
            <w:vAlign w:val="center"/>
          </w:tcPr>
          <w:p w14:paraId="1E920B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3D9E4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91160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B066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C6B08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13A3F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29F33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099C4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60DAC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B029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24523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17CD8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8BA2B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0ED06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01162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FCB7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0611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DD68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2EBD7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AE0A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BD845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62F7BD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2627B9D" w14:textId="77777777" w:rsidTr="004654AF">
        <w:tc>
          <w:tcPr>
            <w:tcW w:w="959" w:type="dxa"/>
            <w:vAlign w:val="center"/>
          </w:tcPr>
          <w:p w14:paraId="74DCB8F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692026 </w:t>
            </w:r>
          </w:p>
        </w:tc>
        <w:tc>
          <w:tcPr>
            <w:tcW w:w="2655" w:type="dxa"/>
            <w:vAlign w:val="center"/>
          </w:tcPr>
          <w:p w14:paraId="52B1BEAA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75" w:type="dxa"/>
            <w:vAlign w:val="center"/>
          </w:tcPr>
          <w:p w14:paraId="07EC6A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3B437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3C3AE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51310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770C7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CA348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2FBA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511B2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3087C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7A73D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5FF74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43695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D2169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75DB2D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47220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594567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6A8F0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A217B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1846B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02F2D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CEB1C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02A0EA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586071B" w14:textId="77777777" w:rsidTr="004654AF">
        <w:tc>
          <w:tcPr>
            <w:tcW w:w="959" w:type="dxa"/>
            <w:vAlign w:val="center"/>
          </w:tcPr>
          <w:p w14:paraId="472D223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9872D71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15. Отдел по производству холодильников</w:t>
            </w:r>
          </w:p>
        </w:tc>
        <w:tc>
          <w:tcPr>
            <w:tcW w:w="475" w:type="dxa"/>
            <w:vAlign w:val="center"/>
          </w:tcPr>
          <w:p w14:paraId="41E713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8D5B2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94000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75D4D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163FA2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38048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B6AB9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84B3F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9C69E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3C3C7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8BE89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09BE2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73A21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C3701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32885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A4F3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9261D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64795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33BE7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289F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827A1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19328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8BEE1CC" w14:textId="77777777" w:rsidTr="004654AF">
        <w:tc>
          <w:tcPr>
            <w:tcW w:w="959" w:type="dxa"/>
            <w:vAlign w:val="center"/>
          </w:tcPr>
          <w:p w14:paraId="01CB3E4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D21C461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01. Участок сборки полок и поддонов компрессорного отсека </w:t>
            </w:r>
          </w:p>
        </w:tc>
        <w:tc>
          <w:tcPr>
            <w:tcW w:w="475" w:type="dxa"/>
            <w:vAlign w:val="center"/>
          </w:tcPr>
          <w:p w14:paraId="4377A4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FFBC5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8CB90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74682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0CD7E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66ACF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AA78C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8D69D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62D23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62668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9654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432B5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877C3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58CC0B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C9C8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F0F74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F00BC0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3962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9431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E371A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30346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FA359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F376001" w14:textId="77777777" w:rsidTr="004654AF">
        <w:tc>
          <w:tcPr>
            <w:tcW w:w="959" w:type="dxa"/>
            <w:vAlign w:val="center"/>
          </w:tcPr>
          <w:p w14:paraId="2DE9282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702026 </w:t>
            </w:r>
          </w:p>
        </w:tc>
        <w:tc>
          <w:tcPr>
            <w:tcW w:w="2655" w:type="dxa"/>
            <w:vAlign w:val="center"/>
          </w:tcPr>
          <w:p w14:paraId="64B5255F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14678D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BA6E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21F41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0E72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393836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C872F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929C9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432DED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F728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BEAE6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D909F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04152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FDFE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F2AA0F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16E39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CA134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F6136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F844B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15368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7D7B9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9F973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1D9E5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70DE38E" w14:textId="77777777" w:rsidTr="004654AF">
        <w:tc>
          <w:tcPr>
            <w:tcW w:w="959" w:type="dxa"/>
            <w:vAlign w:val="center"/>
          </w:tcPr>
          <w:p w14:paraId="5A6AD15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712026 </w:t>
            </w:r>
          </w:p>
        </w:tc>
        <w:tc>
          <w:tcPr>
            <w:tcW w:w="2655" w:type="dxa"/>
            <w:vAlign w:val="center"/>
          </w:tcPr>
          <w:p w14:paraId="4EEED62B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3B9B13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74234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E3B2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733F5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F648E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FC4DEE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EA7E9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6AA887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E73C4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A5772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7BF130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84A81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D4EA3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1CED4C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69505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2DFB56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E3893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B6FE9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F6418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E18DF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B4B6ED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7E8BFA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5A01C506" w14:textId="77777777" w:rsidTr="004654AF">
        <w:tc>
          <w:tcPr>
            <w:tcW w:w="959" w:type="dxa"/>
            <w:vAlign w:val="center"/>
          </w:tcPr>
          <w:p w14:paraId="7ADF8FA8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D970E66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02. Участок В - сборка холодильников </w:t>
            </w:r>
          </w:p>
        </w:tc>
        <w:tc>
          <w:tcPr>
            <w:tcW w:w="475" w:type="dxa"/>
            <w:vAlign w:val="center"/>
          </w:tcPr>
          <w:p w14:paraId="57104E5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79995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A1A764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3843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D93D06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AAE63C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F3655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278472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B4DCB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9618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349C1E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9FCD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096A0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D95A3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BFBB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8830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B8AD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E5315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A38E2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18F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337AB2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9ADC2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FBDF055" w14:textId="77777777" w:rsidTr="004654AF">
        <w:tc>
          <w:tcPr>
            <w:tcW w:w="959" w:type="dxa"/>
            <w:vAlign w:val="center"/>
          </w:tcPr>
          <w:p w14:paraId="10F064B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722026 </w:t>
            </w:r>
          </w:p>
        </w:tc>
        <w:tc>
          <w:tcPr>
            <w:tcW w:w="2655" w:type="dxa"/>
            <w:vAlign w:val="center"/>
          </w:tcPr>
          <w:p w14:paraId="7154FC79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6466A40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0B01E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7CB8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ECB5F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B096A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34204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6B705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656ED2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FD4B5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E43E2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D55B4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C06D8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B026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09B52F7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06EBAF8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1AB9446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508106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00E3E8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25C05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F5512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DA750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6D90C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0EA643F" w14:textId="77777777" w:rsidTr="004654AF">
        <w:tc>
          <w:tcPr>
            <w:tcW w:w="959" w:type="dxa"/>
            <w:vAlign w:val="center"/>
          </w:tcPr>
          <w:p w14:paraId="34B9E52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732026 </w:t>
            </w:r>
          </w:p>
        </w:tc>
        <w:tc>
          <w:tcPr>
            <w:tcW w:w="2655" w:type="dxa"/>
            <w:vAlign w:val="center"/>
          </w:tcPr>
          <w:p w14:paraId="5A985E15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225E3AD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40379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45572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D2700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1C53F1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B7141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2E81C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DACCB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901694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63083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E3BA7C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A16D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8E3E54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19E086C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55A039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7EC79A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A840D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7102A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523E79E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1D89D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E2192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8ECD6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20AB26CE" w14:textId="77777777" w:rsidTr="004654AF">
        <w:tc>
          <w:tcPr>
            <w:tcW w:w="959" w:type="dxa"/>
            <w:vAlign w:val="center"/>
          </w:tcPr>
          <w:p w14:paraId="0B14802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742026 </w:t>
            </w:r>
          </w:p>
        </w:tc>
        <w:tc>
          <w:tcPr>
            <w:tcW w:w="2655" w:type="dxa"/>
            <w:vAlign w:val="center"/>
          </w:tcPr>
          <w:p w14:paraId="2C854C02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10C1BB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343D2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BEF7C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D74DD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76049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3E76A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FDD59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9CC0E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5BFB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DCC7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BE53F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4C0AF9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F1D1B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AAB7F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205795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5B1C44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68D20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F267C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2887A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8E32C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E3B90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E26C6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874CD7C" w14:textId="77777777" w:rsidTr="004654AF">
        <w:tc>
          <w:tcPr>
            <w:tcW w:w="959" w:type="dxa"/>
            <w:vAlign w:val="center"/>
          </w:tcPr>
          <w:p w14:paraId="60FC6E19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752026 </w:t>
            </w:r>
          </w:p>
        </w:tc>
        <w:tc>
          <w:tcPr>
            <w:tcW w:w="2655" w:type="dxa"/>
            <w:vAlign w:val="center"/>
          </w:tcPr>
          <w:p w14:paraId="4F1896F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технологического оборудования</w:t>
            </w:r>
          </w:p>
        </w:tc>
        <w:tc>
          <w:tcPr>
            <w:tcW w:w="475" w:type="dxa"/>
            <w:vAlign w:val="center"/>
          </w:tcPr>
          <w:p w14:paraId="7D6357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2342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EB9EB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D9BF5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73338C7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A10D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C9C018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7F3D3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FAB4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F6214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67FC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04B0A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9DFDA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5BDB8FB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12489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41C8BF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D615C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B1FAF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995CE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31E270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6CC57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584635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070816FC" w14:textId="77777777" w:rsidTr="004654AF">
        <w:tc>
          <w:tcPr>
            <w:tcW w:w="959" w:type="dxa"/>
            <w:vAlign w:val="center"/>
          </w:tcPr>
          <w:p w14:paraId="53FBD89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FB15B84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03. Участок изг. нар. корпусов холодильников и предсборка А</w:t>
            </w:r>
          </w:p>
        </w:tc>
        <w:tc>
          <w:tcPr>
            <w:tcW w:w="475" w:type="dxa"/>
            <w:vAlign w:val="center"/>
          </w:tcPr>
          <w:p w14:paraId="5210D3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8B31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900349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7EF6F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7874E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CF2A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2AFB0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90875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4A256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2EAC60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3BBFC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DDFBF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BC004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50841F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7A94B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4CF171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7B609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D9751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1116D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4A999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97990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7A9C5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8A9B767" w14:textId="77777777" w:rsidTr="004654AF">
        <w:tc>
          <w:tcPr>
            <w:tcW w:w="959" w:type="dxa"/>
            <w:vAlign w:val="center"/>
          </w:tcPr>
          <w:p w14:paraId="5C6664FD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762026 </w:t>
            </w:r>
          </w:p>
        </w:tc>
        <w:tc>
          <w:tcPr>
            <w:tcW w:w="2655" w:type="dxa"/>
            <w:vAlign w:val="center"/>
          </w:tcPr>
          <w:p w14:paraId="5F3D1487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Оператор автоматических и полуавтоматических линий </w:t>
            </w:r>
            <w:r>
              <w:rPr>
                <w:sz w:val="18"/>
                <w:szCs w:val="18"/>
              </w:rPr>
              <w:lastRenderedPageBreak/>
              <w:t>станков и установок</w:t>
            </w:r>
          </w:p>
        </w:tc>
        <w:tc>
          <w:tcPr>
            <w:tcW w:w="475" w:type="dxa"/>
            <w:vAlign w:val="center"/>
          </w:tcPr>
          <w:p w14:paraId="454957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vAlign w:val="center"/>
          </w:tcPr>
          <w:p w14:paraId="29C1295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25B39A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0BEC5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21AEB4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5A135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8A5547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9A61A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6194F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E9D55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4DF19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DE082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8F009E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7BB833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648DBD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2CB422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158DD6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7D7570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1D5B61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5BF12F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E47AE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3EF3C3C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BE7F0FE" w14:textId="77777777" w:rsidTr="004654AF">
        <w:tc>
          <w:tcPr>
            <w:tcW w:w="959" w:type="dxa"/>
            <w:vAlign w:val="center"/>
          </w:tcPr>
          <w:p w14:paraId="11EDC0AA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6904EFDB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04. Участок сварки</w:t>
            </w:r>
          </w:p>
        </w:tc>
        <w:tc>
          <w:tcPr>
            <w:tcW w:w="475" w:type="dxa"/>
            <w:vAlign w:val="center"/>
          </w:tcPr>
          <w:p w14:paraId="7D7283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D3C97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87FB4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4A92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E6CB4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211388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9B1CB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4DE02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402BF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883776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68882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12EBF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6F3ACA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D33BD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4EFB1F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8A29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720F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FD93C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BE779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2FC3D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7929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044AFD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540EBDB2" w14:textId="77777777" w:rsidTr="004654AF">
        <w:tc>
          <w:tcPr>
            <w:tcW w:w="959" w:type="dxa"/>
            <w:vAlign w:val="center"/>
          </w:tcPr>
          <w:p w14:paraId="1C15304B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772026 </w:t>
            </w:r>
          </w:p>
        </w:tc>
        <w:tc>
          <w:tcPr>
            <w:tcW w:w="2655" w:type="dxa"/>
            <w:vAlign w:val="center"/>
          </w:tcPr>
          <w:p w14:paraId="73EA75E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технологического оборудования</w:t>
            </w:r>
          </w:p>
        </w:tc>
        <w:tc>
          <w:tcPr>
            <w:tcW w:w="475" w:type="dxa"/>
            <w:vAlign w:val="center"/>
          </w:tcPr>
          <w:p w14:paraId="04BAE6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12122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F2C30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D4C340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0F75A30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FB0D6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3D9FB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72579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BB1E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C8FBC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130D4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94B26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30D8CD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09E025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71488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69B7CE0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4B67D39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92DE5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0BE09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58F985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0D555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732E58B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70BA211B" w14:textId="77777777" w:rsidTr="004654AF">
        <w:tc>
          <w:tcPr>
            <w:tcW w:w="959" w:type="dxa"/>
            <w:vAlign w:val="center"/>
          </w:tcPr>
          <w:p w14:paraId="549045A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DCE1341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05. Участок производства дверей для холодильников</w:t>
            </w:r>
          </w:p>
        </w:tc>
        <w:tc>
          <w:tcPr>
            <w:tcW w:w="475" w:type="dxa"/>
            <w:vAlign w:val="center"/>
          </w:tcPr>
          <w:p w14:paraId="25C585C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5AAAD2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FC103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AA607B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E83A99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C0CD33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1030B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F298B7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7D803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508A3F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78666F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A28C2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8B518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86CC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7C6595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035A9F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C584B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80B4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59674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802B6A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2594D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BCC893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1C1C756E" w14:textId="77777777" w:rsidTr="004654AF">
        <w:tc>
          <w:tcPr>
            <w:tcW w:w="959" w:type="dxa"/>
            <w:vAlign w:val="center"/>
          </w:tcPr>
          <w:p w14:paraId="2F950651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782026 </w:t>
            </w:r>
          </w:p>
        </w:tc>
        <w:tc>
          <w:tcPr>
            <w:tcW w:w="2655" w:type="dxa"/>
            <w:vAlign w:val="center"/>
          </w:tcPr>
          <w:p w14:paraId="03200E7F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7FD8D30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C24E34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E2EFD1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BAF67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332E93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CDC349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6D96D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E4D84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EE13C7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1D9F8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221FA9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C974E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3B976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5D072D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7767E0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672DEF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852421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36BDEA1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2ECAFCC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C50388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C94A16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CFFCB0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1062236E" w14:textId="77777777" w:rsidTr="004654AF">
        <w:tc>
          <w:tcPr>
            <w:tcW w:w="959" w:type="dxa"/>
            <w:vAlign w:val="center"/>
          </w:tcPr>
          <w:p w14:paraId="0AD1C50C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792026 </w:t>
            </w:r>
          </w:p>
        </w:tc>
        <w:tc>
          <w:tcPr>
            <w:tcW w:w="2655" w:type="dxa"/>
            <w:vAlign w:val="center"/>
          </w:tcPr>
          <w:p w14:paraId="2C8106CC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75" w:type="dxa"/>
            <w:vAlign w:val="center"/>
          </w:tcPr>
          <w:p w14:paraId="6CEE84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6755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849C4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10B4BD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vAlign w:val="center"/>
          </w:tcPr>
          <w:p w14:paraId="296917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FB948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224F82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1F50213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01643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132B6C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19AE4C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E489DF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2E19CA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vAlign w:val="center"/>
          </w:tcPr>
          <w:p w14:paraId="344346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14:paraId="13F281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vAlign w:val="center"/>
          </w:tcPr>
          <w:p w14:paraId="596B192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CB19C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44CFB8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vAlign w:val="center"/>
          </w:tcPr>
          <w:p w14:paraId="6FF223D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75590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8963F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670044F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8B2A6D6" w14:textId="77777777" w:rsidTr="004654AF">
        <w:tc>
          <w:tcPr>
            <w:tcW w:w="959" w:type="dxa"/>
            <w:vAlign w:val="center"/>
          </w:tcPr>
          <w:p w14:paraId="1FF5DDD2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364B973C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16. Отдел производственного планирования</w:t>
            </w:r>
          </w:p>
        </w:tc>
        <w:tc>
          <w:tcPr>
            <w:tcW w:w="475" w:type="dxa"/>
            <w:vAlign w:val="center"/>
          </w:tcPr>
          <w:p w14:paraId="0CF599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50A34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38BC0B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6C7C7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3EF376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B2DF67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53F61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9157E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8AA23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2102A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12A1D9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7BF41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F536F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EFAFD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CF3B8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2A987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7279D1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5C34ED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0B518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E8A0F1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172D5A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2D7A52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E0F9BC8" w14:textId="77777777" w:rsidTr="004654AF">
        <w:tc>
          <w:tcPr>
            <w:tcW w:w="959" w:type="dxa"/>
            <w:vAlign w:val="center"/>
          </w:tcPr>
          <w:p w14:paraId="08B74490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802026 </w:t>
            </w:r>
          </w:p>
        </w:tc>
        <w:tc>
          <w:tcPr>
            <w:tcW w:w="2655" w:type="dxa"/>
            <w:vAlign w:val="center"/>
          </w:tcPr>
          <w:p w14:paraId="79CDF7D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vAlign w:val="center"/>
          </w:tcPr>
          <w:p w14:paraId="6DA8ECE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95745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49D3B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F09D7D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7A9471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4181E5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C51785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C81FE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2034E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3DB74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501322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69EDEAE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5A10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53E14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39AC6F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275124C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EFC1D3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8FA832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D87434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92C737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6955E44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F229DE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4FF4E9C" w14:textId="77777777" w:rsidTr="004654AF">
        <w:tc>
          <w:tcPr>
            <w:tcW w:w="959" w:type="dxa"/>
            <w:vAlign w:val="center"/>
          </w:tcPr>
          <w:p w14:paraId="07D7EF5F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0206CD55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 xml:space="preserve">01. Сектор производственного планирования производства телевизоров и мониторов </w:t>
            </w:r>
          </w:p>
        </w:tc>
        <w:tc>
          <w:tcPr>
            <w:tcW w:w="475" w:type="dxa"/>
            <w:vAlign w:val="center"/>
          </w:tcPr>
          <w:p w14:paraId="59FFE3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48D0836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24F05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93DB7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F5752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40E7D8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AF235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8ECF6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5B399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56140C2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A221E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A08B11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A7E1D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3385A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F901D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C96A6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03F09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630F4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F16DB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AE5C8D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C57C35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3DEDC08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7CD39A09" w14:textId="77777777" w:rsidTr="004654AF">
        <w:tc>
          <w:tcPr>
            <w:tcW w:w="959" w:type="dxa"/>
            <w:vAlign w:val="center"/>
          </w:tcPr>
          <w:p w14:paraId="31779B87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812026 </w:t>
            </w:r>
          </w:p>
        </w:tc>
        <w:tc>
          <w:tcPr>
            <w:tcW w:w="2655" w:type="dxa"/>
            <w:vAlign w:val="center"/>
          </w:tcPr>
          <w:p w14:paraId="54965040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75" w:type="dxa"/>
            <w:vAlign w:val="center"/>
          </w:tcPr>
          <w:p w14:paraId="259188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B3473F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651A9E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5EF5D8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AE3EBB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4D7C0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040E231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D65168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A1E05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CC4B0E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0C42FE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16E15B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744103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392F7FD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E488E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7091DEE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7217E4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4AF5C6A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1D2C7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E324F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B1E8B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2DDC70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681A8F9F" w14:textId="77777777" w:rsidTr="004654AF">
        <w:tc>
          <w:tcPr>
            <w:tcW w:w="959" w:type="dxa"/>
            <w:vAlign w:val="center"/>
          </w:tcPr>
          <w:p w14:paraId="5CC9416E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2FE00409" w14:textId="77777777" w:rsidR="00DC5784" w:rsidRPr="00DC5784" w:rsidRDefault="00DC5784" w:rsidP="001B19D8">
            <w:pPr>
              <w:jc w:val="center"/>
              <w:rPr>
                <w:i/>
                <w:sz w:val="18"/>
                <w:szCs w:val="18"/>
              </w:rPr>
            </w:pPr>
            <w:r w:rsidRPr="00DC5784">
              <w:rPr>
                <w:i/>
                <w:sz w:val="18"/>
                <w:szCs w:val="18"/>
              </w:rPr>
              <w:t>02. Участок производственного планирования производства стиральных машин</w:t>
            </w:r>
          </w:p>
        </w:tc>
        <w:tc>
          <w:tcPr>
            <w:tcW w:w="475" w:type="dxa"/>
            <w:vAlign w:val="center"/>
          </w:tcPr>
          <w:p w14:paraId="400796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7E21AB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6CC430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7B821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63A251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FADA57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3B0C1D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F08E3C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317AD4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3E60328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B7FFA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7CB482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C9C782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9BB5F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44761A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17969A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9D80C4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5BF85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5378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4429E3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ABD7EE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72BA17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0B06A92B" w14:textId="77777777" w:rsidTr="004654AF">
        <w:tc>
          <w:tcPr>
            <w:tcW w:w="959" w:type="dxa"/>
            <w:vAlign w:val="center"/>
          </w:tcPr>
          <w:p w14:paraId="5E04A86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822026 </w:t>
            </w:r>
          </w:p>
        </w:tc>
        <w:tc>
          <w:tcPr>
            <w:tcW w:w="2655" w:type="dxa"/>
            <w:vAlign w:val="center"/>
          </w:tcPr>
          <w:p w14:paraId="73BCF82A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планированию</w:t>
            </w:r>
          </w:p>
        </w:tc>
        <w:tc>
          <w:tcPr>
            <w:tcW w:w="475" w:type="dxa"/>
            <w:vAlign w:val="center"/>
          </w:tcPr>
          <w:p w14:paraId="33895C6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7AB43C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053C0A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681353BC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880378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9DFF7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023532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63A017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A572D8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7D7BC66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107736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486772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3A1BF1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2F2CE6F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68A482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0A33C3C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7EEACE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10FE5F0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99150C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26D416E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17FF33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14A14CA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C5784" w:rsidRPr="00F06873" w14:paraId="48CB1275" w14:textId="77777777" w:rsidTr="004654AF">
        <w:tc>
          <w:tcPr>
            <w:tcW w:w="959" w:type="dxa"/>
            <w:vAlign w:val="center"/>
          </w:tcPr>
          <w:p w14:paraId="19948BD3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 w14:paraId="72C4CFC7" w14:textId="77777777" w:rsidR="00DC5784" w:rsidRPr="00DC5784" w:rsidRDefault="00DC5784" w:rsidP="001B19D8">
            <w:pPr>
              <w:jc w:val="center"/>
              <w:rPr>
                <w:b/>
                <w:sz w:val="18"/>
                <w:szCs w:val="18"/>
              </w:rPr>
            </w:pPr>
            <w:r w:rsidRPr="00DC5784">
              <w:rPr>
                <w:b/>
                <w:sz w:val="18"/>
                <w:szCs w:val="18"/>
              </w:rPr>
              <w:t>17. Управление планирования производства</w:t>
            </w:r>
          </w:p>
        </w:tc>
        <w:tc>
          <w:tcPr>
            <w:tcW w:w="475" w:type="dxa"/>
            <w:vAlign w:val="center"/>
          </w:tcPr>
          <w:p w14:paraId="0363F2F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2C6DAAC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063C759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58782CF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156318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5A5C1B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13045B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2936F9D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3D1AA93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42DB224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6BBE386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vAlign w:val="center"/>
          </w:tcPr>
          <w:p w14:paraId="7B86E65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vAlign w:val="center"/>
          </w:tcPr>
          <w:p w14:paraId="013F7B7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7122D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E52169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39F36D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03C828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6C674389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096D33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5317C9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685424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vAlign w:val="center"/>
          </w:tcPr>
          <w:p w14:paraId="114CC26A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DC5784" w:rsidRPr="00F06873" w14:paraId="2A389277" w14:textId="77777777" w:rsidTr="004654AF">
        <w:tc>
          <w:tcPr>
            <w:tcW w:w="959" w:type="dxa"/>
            <w:vAlign w:val="center"/>
          </w:tcPr>
          <w:p w14:paraId="318FE3F4" w14:textId="77777777" w:rsid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832026 </w:t>
            </w:r>
          </w:p>
        </w:tc>
        <w:tc>
          <w:tcPr>
            <w:tcW w:w="2655" w:type="dxa"/>
            <w:vAlign w:val="center"/>
          </w:tcPr>
          <w:p w14:paraId="7828CC1F" w14:textId="77777777" w:rsidR="00DC5784" w:rsidRPr="00DC5784" w:rsidRDefault="00DC5784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(директор, заведующий, начальник, управляющий) структурного подразделения</w:t>
            </w:r>
          </w:p>
        </w:tc>
        <w:tc>
          <w:tcPr>
            <w:tcW w:w="475" w:type="dxa"/>
            <w:vAlign w:val="center"/>
          </w:tcPr>
          <w:p w14:paraId="502BC236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39C682A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F905117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8386D8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06D8DBBF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4872E89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B52615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226C468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2EDB7F3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35AD3634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51054A1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vAlign w:val="center"/>
          </w:tcPr>
          <w:p w14:paraId="52F784E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vAlign w:val="center"/>
          </w:tcPr>
          <w:p w14:paraId="7CB389FB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vAlign w:val="center"/>
          </w:tcPr>
          <w:p w14:paraId="0EC15520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29EB78A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14:paraId="49816CB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14:paraId="0533DF6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20F2E9E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0B7C2AF5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3588BE63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14:paraId="59FCBD72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vAlign w:val="center"/>
          </w:tcPr>
          <w:p w14:paraId="4FFCA451" w14:textId="77777777" w:rsidR="00DC5784" w:rsidRDefault="00DC5784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14:paraId="5757AD4E" w14:textId="77777777" w:rsidR="0065289A" w:rsidRDefault="0065289A" w:rsidP="009A1326">
      <w:pPr>
        <w:rPr>
          <w:sz w:val="18"/>
          <w:szCs w:val="18"/>
          <w:lang w:val="en-US"/>
        </w:rPr>
      </w:pPr>
    </w:p>
    <w:p w14:paraId="59A06D84" w14:textId="77777777"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fill_date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DC5784">
        <w:rPr>
          <w:rStyle w:val="a9"/>
        </w:rPr>
        <w:t xml:space="preserve">       </w:t>
      </w:r>
      <w:r w:rsidRPr="00883461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14:paraId="7A96352B" w14:textId="77777777" w:rsidR="004654AF" w:rsidRDefault="004654AF" w:rsidP="009D6532"/>
    <w:p w14:paraId="6F82B91D" w14:textId="77777777"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531CF72A" w14:textId="77777777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05048F8A" w14:textId="77777777" w:rsidR="009D6532" w:rsidRPr="004E51DC" w:rsidRDefault="00DC5784" w:rsidP="009D6532">
            <w:pPr>
              <w:pStyle w:val="aa"/>
            </w:pPr>
            <w:r>
              <w:t>Директор департамента</w:t>
            </w:r>
          </w:p>
        </w:tc>
        <w:tc>
          <w:tcPr>
            <w:tcW w:w="283" w:type="dxa"/>
            <w:vAlign w:val="bottom"/>
          </w:tcPr>
          <w:p w14:paraId="1B035A4E" w14:textId="77777777"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AAC2C83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6A34970C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7E93920E" w14:textId="40D986B0" w:rsidR="009D6532" w:rsidRPr="00832679" w:rsidRDefault="009D6532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E57161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6DF7B663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52CB3061" w14:textId="77777777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1942E23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35EC6D22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4A238A71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5082E9C4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494EE071" w14:textId="77777777" w:rsidR="009D6532" w:rsidRPr="000905BE" w:rsidRDefault="00DC578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72051987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8B13F03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14:paraId="580BCE5B" w14:textId="77777777" w:rsidR="009D6532" w:rsidRDefault="009D6532" w:rsidP="009D6532">
      <w:pPr>
        <w:rPr>
          <w:lang w:val="en-US"/>
        </w:rPr>
      </w:pPr>
    </w:p>
    <w:p w14:paraId="57F86015" w14:textId="77777777"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14:paraId="7B633665" w14:textId="77777777" w:rsidTr="00DC578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E8AFC76" w14:textId="77777777" w:rsidR="009D6532" w:rsidRPr="004E51DC" w:rsidRDefault="00DC5784" w:rsidP="009D6532">
            <w:pPr>
              <w:pStyle w:val="aa"/>
            </w:pPr>
            <w:r>
              <w:t>Начальник отдела по производству стиральных машин</w:t>
            </w:r>
          </w:p>
        </w:tc>
        <w:tc>
          <w:tcPr>
            <w:tcW w:w="283" w:type="dxa"/>
            <w:vAlign w:val="bottom"/>
          </w:tcPr>
          <w:p w14:paraId="65043E37" w14:textId="77777777"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6ED3ADDA" w14:textId="77777777"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49C1774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E0A055C" w14:textId="48F33E85" w:rsidR="009D6532" w:rsidRPr="00832679" w:rsidRDefault="009D6532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17C6C19" w14:textId="77777777"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1D4BAE1C" w14:textId="77777777" w:rsidR="009D6532" w:rsidRPr="004E51DC" w:rsidRDefault="009D6532" w:rsidP="009D6532">
            <w:pPr>
              <w:pStyle w:val="aa"/>
            </w:pPr>
          </w:p>
        </w:tc>
      </w:tr>
      <w:tr w:rsidR="009D6532" w:rsidRPr="000905BE" w14:paraId="54C74DDA" w14:textId="77777777" w:rsidTr="00DC578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14:paraId="282ABE4F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14:paraId="0AD3B771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7311C40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14:paraId="3215B7EA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14:paraId="063D5ECF" w14:textId="77777777" w:rsidR="009D6532" w:rsidRPr="000905BE" w:rsidRDefault="00DC5784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14:paraId="7B6AD3A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14:paraId="4C46D788" w14:textId="77777777"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C5784" w:rsidRPr="00DC5784" w14:paraId="1B1C4D7D" w14:textId="77777777" w:rsidTr="00DC578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7D028F0A" w14:textId="77777777" w:rsidR="00DC5784" w:rsidRPr="00DC5784" w:rsidRDefault="00DC5784" w:rsidP="009D6532">
            <w:pPr>
              <w:pStyle w:val="aa"/>
            </w:pPr>
            <w:r>
              <w:t>Начальник отдела по производству холодильников</w:t>
            </w:r>
          </w:p>
        </w:tc>
        <w:tc>
          <w:tcPr>
            <w:tcW w:w="283" w:type="dxa"/>
            <w:vAlign w:val="bottom"/>
          </w:tcPr>
          <w:p w14:paraId="66367395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1FD0C32" w14:textId="77777777" w:rsidR="00DC5784" w:rsidRPr="00DC5784" w:rsidRDefault="00DC5784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73C9B7AC" w14:textId="77777777" w:rsidR="00DC5784" w:rsidRPr="00DC5784" w:rsidRDefault="00DC578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1C9835B3" w14:textId="410D0027" w:rsidR="00DC5784" w:rsidRPr="00832679" w:rsidRDefault="00DC5784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650E361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382FC16D" w14:textId="77777777" w:rsidR="00DC5784" w:rsidRPr="00DC5784" w:rsidRDefault="00DC5784" w:rsidP="009D6532">
            <w:pPr>
              <w:pStyle w:val="aa"/>
            </w:pPr>
          </w:p>
        </w:tc>
      </w:tr>
      <w:tr w:rsidR="00DC5784" w:rsidRPr="00DC5784" w14:paraId="5359E808" w14:textId="77777777" w:rsidTr="00DC578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27D5748D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42E50B48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7EE9CA0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47FB8D4D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868A163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0104015A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11B47785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(дата)</w:t>
            </w:r>
          </w:p>
        </w:tc>
      </w:tr>
      <w:tr w:rsidR="00DC5784" w:rsidRPr="00DC5784" w14:paraId="54D834C1" w14:textId="77777777" w:rsidTr="00DC578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3B276185" w14:textId="77777777" w:rsidR="00DC5784" w:rsidRPr="00DC5784" w:rsidRDefault="00DC5784" w:rsidP="009D6532">
            <w:pPr>
              <w:pStyle w:val="aa"/>
            </w:pPr>
            <w:r>
              <w:t>Начальник сектора кадрового администрирования и заработной платы</w:t>
            </w:r>
          </w:p>
        </w:tc>
        <w:tc>
          <w:tcPr>
            <w:tcW w:w="283" w:type="dxa"/>
            <w:vAlign w:val="bottom"/>
          </w:tcPr>
          <w:p w14:paraId="70D50EF8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38AC3043" w14:textId="77777777" w:rsidR="00DC5784" w:rsidRPr="00DC5784" w:rsidRDefault="00DC5784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40C45108" w14:textId="77777777" w:rsidR="00DC5784" w:rsidRPr="00DC5784" w:rsidRDefault="00DC578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46657FD0" w14:textId="6FB31134" w:rsidR="00DC5784" w:rsidRPr="00832679" w:rsidRDefault="00DC5784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3EE53B95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7B2BA7FB" w14:textId="77777777" w:rsidR="00DC5784" w:rsidRPr="00DC5784" w:rsidRDefault="00DC5784" w:rsidP="009D6532">
            <w:pPr>
              <w:pStyle w:val="aa"/>
            </w:pPr>
          </w:p>
        </w:tc>
      </w:tr>
      <w:tr w:rsidR="00DC5784" w:rsidRPr="00DC5784" w14:paraId="4A8B6793" w14:textId="77777777" w:rsidTr="00DC578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056CB199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14:paraId="35E5FA1F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2B9524C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2A97220D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3020A8B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005B245B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438E70D5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(дата)</w:t>
            </w:r>
          </w:p>
        </w:tc>
      </w:tr>
      <w:tr w:rsidR="00DC5784" w:rsidRPr="00DC5784" w14:paraId="79C89413" w14:textId="77777777" w:rsidTr="00DC5784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14:paraId="611157EE" w14:textId="77777777" w:rsidR="00DC5784" w:rsidRPr="00DC5784" w:rsidRDefault="00DC5784" w:rsidP="009D6532">
            <w:pPr>
              <w:pStyle w:val="aa"/>
            </w:pPr>
            <w:r>
              <w:t>Ведущий специалист</w:t>
            </w:r>
          </w:p>
        </w:tc>
        <w:tc>
          <w:tcPr>
            <w:tcW w:w="283" w:type="dxa"/>
            <w:vAlign w:val="bottom"/>
          </w:tcPr>
          <w:p w14:paraId="71672405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CDDB680" w14:textId="77777777" w:rsidR="00DC5784" w:rsidRPr="00DC5784" w:rsidRDefault="00DC5784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14:paraId="00AF0886" w14:textId="77777777" w:rsidR="00DC5784" w:rsidRPr="00DC5784" w:rsidRDefault="00DC5784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5E69CBF" w14:textId="721AD4FF" w:rsidR="00DC5784" w:rsidRPr="00832679" w:rsidRDefault="00DC5784" w:rsidP="009D6532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B1841B4" w14:textId="77777777" w:rsidR="00DC5784" w:rsidRPr="00DC5784" w:rsidRDefault="00DC5784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14:paraId="3C9D4E10" w14:textId="77777777" w:rsidR="00DC5784" w:rsidRPr="00DC5784" w:rsidRDefault="00DC5784" w:rsidP="009D6532">
            <w:pPr>
              <w:pStyle w:val="aa"/>
            </w:pPr>
          </w:p>
        </w:tc>
      </w:tr>
      <w:tr w:rsidR="00DC5784" w:rsidRPr="00DC5784" w14:paraId="7EFAB0D9" w14:textId="77777777" w:rsidTr="00DC5784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14:paraId="1EE59C0F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69A0A85D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67EB79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54C16C2E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1B5FF7C8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4BB169AE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14:paraId="703010A0" w14:textId="77777777" w:rsidR="00DC5784" w:rsidRPr="00DC5784" w:rsidRDefault="00DC5784" w:rsidP="009D6532">
            <w:pPr>
              <w:pStyle w:val="aa"/>
              <w:rPr>
                <w:vertAlign w:val="superscript"/>
              </w:rPr>
            </w:pPr>
            <w:r w:rsidRPr="00DC5784">
              <w:rPr>
                <w:vertAlign w:val="superscript"/>
              </w:rPr>
              <w:t>(дата)</w:t>
            </w:r>
          </w:p>
        </w:tc>
      </w:tr>
    </w:tbl>
    <w:p w14:paraId="725F763B" w14:textId="77777777" w:rsidR="002743B5" w:rsidRDefault="002743B5" w:rsidP="002743B5">
      <w:pPr>
        <w:rPr>
          <w:lang w:val="en-US"/>
        </w:rPr>
      </w:pPr>
    </w:p>
    <w:p w14:paraId="5347A9F2" w14:textId="77777777"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DC5784" w14:paraId="3550B236" w14:textId="77777777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vAlign w:val="bottom"/>
          </w:tcPr>
          <w:p w14:paraId="7F4F9422" w14:textId="21EF7070" w:rsidR="002743B5" w:rsidRDefault="002743B5" w:rsidP="002743B5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AF2D9C8" w14:textId="77777777" w:rsidR="002743B5" w:rsidRPr="00DC5784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4199AA31" w14:textId="77777777" w:rsidR="002743B5" w:rsidRPr="00DC5784" w:rsidRDefault="002743B5" w:rsidP="002743B5">
            <w:pPr>
              <w:pStyle w:val="aa"/>
            </w:pPr>
          </w:p>
        </w:tc>
        <w:tc>
          <w:tcPr>
            <w:tcW w:w="284" w:type="dxa"/>
            <w:vAlign w:val="bottom"/>
          </w:tcPr>
          <w:p w14:paraId="3F230027" w14:textId="77777777" w:rsidR="002743B5" w:rsidRPr="00DC5784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CC9B6A7" w14:textId="64C2FE37" w:rsidR="002743B5" w:rsidRDefault="002743B5" w:rsidP="002743B5">
            <w:pPr>
              <w:pStyle w:val="aa"/>
              <w:rPr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1710062" w14:textId="77777777" w:rsidR="002743B5" w:rsidRPr="00DC5784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286FAB" w14:textId="77777777" w:rsidR="002743B5" w:rsidRPr="00DC5784" w:rsidRDefault="002743B5" w:rsidP="002743B5">
            <w:pPr>
              <w:pStyle w:val="aa"/>
            </w:pPr>
          </w:p>
        </w:tc>
      </w:tr>
      <w:tr w:rsidR="002743B5" w:rsidRPr="00DC5784" w14:paraId="34C4C550" w14:textId="77777777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14:paraId="73D19935" w14:textId="77777777" w:rsidR="002743B5" w:rsidRDefault="00DC5784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14:paraId="4AEF6D0E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E379404" w14:textId="77777777" w:rsidR="002743B5" w:rsidRDefault="00DC5784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3646CE" w14:textId="77777777" w:rsidR="002743B5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E470F25" w14:textId="77777777" w:rsidR="002743B5" w:rsidRDefault="00DC5784" w:rsidP="002743B5">
            <w:pPr>
              <w:pStyle w:val="aa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14:paraId="671CF520" w14:textId="77777777" w:rsidR="002743B5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F4C209" w14:textId="77777777" w:rsidR="002743B5" w:rsidRDefault="00DC5784" w:rsidP="002743B5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14:paraId="7BD25311" w14:textId="77777777" w:rsidR="00DC1A91" w:rsidRDefault="00DC1A91" w:rsidP="00DC1A91">
      <w:pPr>
        <w:rPr>
          <w:lang w:val="en-US"/>
        </w:rPr>
      </w:pPr>
    </w:p>
    <w:sectPr w:rsidR="00DC1A91" w:rsidSect="0002033E">
      <w:headerReference w:type="even" r:id="rId6"/>
      <w:headerReference w:type="default" r:id="rId7"/>
      <w:headerReference w:type="first" r:id="rId8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0169C" w14:textId="77777777" w:rsidR="00FE773D" w:rsidRDefault="00FE773D" w:rsidP="00DC5784">
      <w:r>
        <w:separator/>
      </w:r>
    </w:p>
  </w:endnote>
  <w:endnote w:type="continuationSeparator" w:id="0">
    <w:p w14:paraId="36464066" w14:textId="77777777" w:rsidR="00FE773D" w:rsidRDefault="00FE773D" w:rsidP="00DC5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D1C83" w14:textId="77777777" w:rsidR="00FE773D" w:rsidRDefault="00FE773D" w:rsidP="00DC5784">
      <w:r>
        <w:separator/>
      </w:r>
    </w:p>
  </w:footnote>
  <w:footnote w:type="continuationSeparator" w:id="0">
    <w:p w14:paraId="5FEF6051" w14:textId="77777777" w:rsidR="00FE773D" w:rsidRDefault="00FE773D" w:rsidP="00DC5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E5BB" w14:textId="77777777" w:rsidR="00832679" w:rsidRDefault="0083267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2D6A" w14:textId="77777777" w:rsidR="00832679" w:rsidRDefault="0083267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9A7B" w14:textId="77777777" w:rsidR="00832679" w:rsidRDefault="0083267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doc_name" w:val="Документ12"/>
    <w:docVar w:name="adv_info1" w:val="     "/>
    <w:docVar w:name="adv_info2" w:val="     "/>
    <w:docVar w:name="adv_info3" w:val="     "/>
    <w:docVar w:name="att_org_adr" w:val="109542, город Москва, вн.тер.г. муниципальный округ Выхино-Жулебино, проспект Рязанский, дом 86/1, строение 1, помещ. 1Н/7"/>
    <w:docVar w:name="att_org_dop" w:val="Испытательная лаборатория Общества с ограниченной ответственностью «Проф-Эксперт»;_x000d__x000a_Уникальный номер записи в Реестре аккредитованных лиц: RA.RU.21АЗ95;_x000d__x000a__x000d__x000a_300012, Тульская обл., г. Тула, пер. Н.Руднева, дом 5, литера В, нежилое здание, помещения №1-ИЛ, №2-ИЛ, №3-ИЛ; 8(4872)570-445; sout@prof-expert.com"/>
    <w:docVar w:name="att_org_email" w:val="sout@prof-expert.com"/>
    <w:docVar w:name="att_org_name" w:val="Общество с ограниченной ответственностью &quot;Проф-Эксперт&quot; (ООО &quot;Проф-Эксперт&quot;)"/>
    <w:docVar w:name="att_org_reg_date" w:val="06.06.2016"/>
    <w:docVar w:name="att_org_reg_num" w:val="316"/>
    <w:docVar w:name="boss_fio" w:val="Канашкин Дмитрий Владимирович"/>
    <w:docVar w:name="ceh_info" w:val="Общество с ограниченной ответственностью «ЛГ Электроникс РУС»"/>
    <w:docVar w:name="close_doc_flag" w:val="0"/>
    <w:docVar w:name="doc_name" w:val="Документ12"/>
    <w:docVar w:name="doc_type" w:val="5"/>
    <w:docVar w:name="fill_date" w:val="       "/>
    <w:docVar w:name="org_guid" w:val="1C32063AF6CC4E96B2D5978A23D4226A"/>
    <w:docVar w:name="org_id" w:val="4"/>
    <w:docVar w:name="org_name" w:val="     "/>
    <w:docVar w:name="pers_guids" w:val="6C4EA94E5A954664B1D7155F1317E1D9@106-702-090 18"/>
    <w:docVar w:name="pers_snils" w:val="6C4EA94E5A954664B1D7155F1317E1D9@106-702-090 18"/>
    <w:docVar w:name="podr_id" w:val="org_4"/>
    <w:docVar w:name="pred_dolg" w:val="Директор департамента"/>
    <w:docVar w:name="pred_fio" w:val="Ким Дэ Сам"/>
    <w:docVar w:name="prikaz_sout" w:val="817"/>
    <w:docVar w:name="rbtd_adr" w:val="     "/>
    <w:docVar w:name="rbtd_name" w:val="Общество с ограниченной ответственностью «ЛГ Электроникс РУС»"/>
    <w:docVar w:name="step_test" w:val="6"/>
    <w:docVar w:name="sv_docs" w:val="1"/>
    <w:docVar w:name="user_izm_fio1" w:val="Дежичева Ирина Викторовна"/>
    <w:docVar w:name="user_izm_state1" w:val="Эксперт"/>
  </w:docVars>
  <w:rsids>
    <w:rsidRoot w:val="00DC5784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832679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C3345"/>
    <w:rsid w:val="00BF5FA5"/>
    <w:rsid w:val="00C0355B"/>
    <w:rsid w:val="00C93056"/>
    <w:rsid w:val="00CA2E96"/>
    <w:rsid w:val="00CD2568"/>
    <w:rsid w:val="00D11966"/>
    <w:rsid w:val="00DC0F74"/>
    <w:rsid w:val="00DC1A91"/>
    <w:rsid w:val="00DC5784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  <w:rsid w:val="00FE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265784"/>
  <w15:docId w15:val="{2CE4CF51-F259-48DB-8C6A-E6AA1E7D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C578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C5784"/>
    <w:rPr>
      <w:sz w:val="24"/>
    </w:rPr>
  </w:style>
  <w:style w:type="paragraph" w:styleId="ad">
    <w:name w:val="footer"/>
    <w:basedOn w:val="a"/>
    <w:link w:val="ae"/>
    <w:rsid w:val="00DC578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DC57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1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Ирина Викторовна Дежичева</dc:creator>
  <cp:keywords/>
  <dc:description/>
  <cp:lastModifiedBy>Natalya Davydova/LGERA Environment Safety Health Part</cp:lastModifiedBy>
  <cp:revision>3</cp:revision>
  <dcterms:created xsi:type="dcterms:W3CDTF">2026-06-04T09:31:00Z</dcterms:created>
  <dcterms:modified xsi:type="dcterms:W3CDTF">2026-06-25T11:11:00Z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c6ed9fc-fefc-4a0c-a6d6-10cf236c0d4f_Enabled">
    <vt:lpwstr>true</vt:lpwstr>
  </property>
  <property fmtid="{D5CDD505-2E9C-101B-9397-08002B2CF9AE}" pid="3" name="MSIP_Label_cc6ed9fc-fefc-4a0c-a6d6-10cf236c0d4f_SetDate">
    <vt:lpwstr>2026-06-25T11:11:39Z</vt:lpwstr>
  </property>
  <property fmtid="{D5CDD505-2E9C-101B-9397-08002B2CF9AE}" pid="4" name="MSIP_Label_cc6ed9fc-fefc-4a0c-a6d6-10cf236c0d4f_Method">
    <vt:lpwstr>Standard</vt:lpwstr>
  </property>
  <property fmtid="{D5CDD505-2E9C-101B-9397-08002B2CF9AE}" pid="5" name="MSIP_Label_cc6ed9fc-fefc-4a0c-a6d6-10cf236c0d4f_Name">
    <vt:lpwstr>Internal use only</vt:lpwstr>
  </property>
  <property fmtid="{D5CDD505-2E9C-101B-9397-08002B2CF9AE}" pid="6" name="MSIP_Label_cc6ed9fc-fefc-4a0c-a6d6-10cf236c0d4f_SiteId">
    <vt:lpwstr>5069cde4-642a-45c0-8094-d0c2dec10be3</vt:lpwstr>
  </property>
  <property fmtid="{D5CDD505-2E9C-101B-9397-08002B2CF9AE}" pid="7" name="MSIP_Label_cc6ed9fc-fefc-4a0c-a6d6-10cf236c0d4f_ActionId">
    <vt:lpwstr>d6c58310-f369-447e-bb49-22a8a59b4083</vt:lpwstr>
  </property>
  <property fmtid="{D5CDD505-2E9C-101B-9397-08002B2CF9AE}" pid="8" name="MSIP_Label_cc6ed9fc-fefc-4a0c-a6d6-10cf236c0d4f_ContentBits">
    <vt:lpwstr>1</vt:lpwstr>
  </property>
  <property fmtid="{D5CDD505-2E9C-101B-9397-08002B2CF9AE}" pid="9" name="MSIP_Label_cc6ed9fc-fefc-4a0c-a6d6-10cf236c0d4f_Tag">
    <vt:lpwstr>10, 3, 0, 1</vt:lpwstr>
  </property>
</Properties>
</file>